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11BEC274"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A87E03">
        <w:rPr>
          <w:b/>
          <w:bCs/>
          <w:sz w:val="32"/>
          <w:szCs w:val="32"/>
        </w:rPr>
        <w:t>7</w:t>
      </w:r>
      <w:r w:rsidR="00293D1E">
        <w:rPr>
          <w:b/>
          <w:bCs/>
          <w:sz w:val="32"/>
          <w:szCs w:val="32"/>
        </w:rPr>
        <w:t>E_CC#</w:t>
      </w:r>
      <w:r w:rsidR="00A555C2">
        <w:rPr>
          <w:b/>
          <w:bCs/>
          <w:sz w:val="32"/>
          <w:szCs w:val="32"/>
        </w:rPr>
        <w:t>2</w:t>
      </w:r>
      <w:r w:rsidR="0064465A">
        <w:rPr>
          <w:b/>
          <w:bCs/>
          <w:sz w:val="32"/>
          <w:szCs w:val="32"/>
        </w:rPr>
        <w:br/>
        <w:t xml:space="preserve">Version </w:t>
      </w:r>
      <w:r w:rsidR="00072A74">
        <w:rPr>
          <w:b/>
          <w:bCs/>
          <w:sz w:val="32"/>
          <w:szCs w:val="32"/>
        </w:rPr>
        <w:t>1</w:t>
      </w:r>
    </w:p>
    <w:p w14:paraId="35CF83A2" w14:textId="74F9A1F5" w:rsidR="004A698B" w:rsidRDefault="004A698B"/>
    <w:p w14:paraId="27C7387B" w14:textId="0EC55B2E"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2F20A3">
        <w:rPr>
          <w:color w:val="0000FF"/>
        </w:rPr>
        <w:t>2</w:t>
      </w:r>
      <w:r w:rsidR="00A555C2">
        <w:rPr>
          <w:color w:val="0000FF"/>
        </w:rPr>
        <w:t>2</w:t>
      </w:r>
      <w:r w:rsidR="00A87E03">
        <w:rPr>
          <w:color w:val="0000FF"/>
        </w:rPr>
        <w:t xml:space="preserve"> October</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A555C2">
        <w:rPr>
          <w:color w:val="0000FF"/>
        </w:rPr>
        <w:t>2</w:t>
      </w:r>
      <w:r w:rsidR="00C008B3">
        <w:rPr>
          <w:color w:val="0000FF"/>
        </w:rPr>
        <w:t>.</w:t>
      </w:r>
      <w:r w:rsidR="00A555C2">
        <w:rPr>
          <w:color w:val="0000FF"/>
        </w:rPr>
        <w:t>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3A0913BD" w:rsidR="004A698B" w:rsidRDefault="000840CD" w:rsidP="006C270F">
      <w:r>
        <w:t xml:space="preserve">~ </w:t>
      </w:r>
      <w:r w:rsidR="00302D69">
        <w:t>225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6907F054" w14:textId="77777777" w:rsidR="00F03635" w:rsidRDefault="00F03635" w:rsidP="00060909">
      <w:pPr>
        <w:pStyle w:val="FP"/>
        <w:rPr>
          <w:color w:val="0000FF"/>
        </w:rPr>
      </w:pPr>
      <w:r>
        <w:rPr>
          <w:color w:val="0000FF"/>
        </w:rPr>
        <w:t>Amdocs</w:t>
      </w:r>
    </w:p>
    <w:p w14:paraId="20D32D29" w14:textId="77777777" w:rsidR="00F03635" w:rsidRDefault="00F03635" w:rsidP="00060909">
      <w:pPr>
        <w:pStyle w:val="FP"/>
        <w:rPr>
          <w:color w:val="0000FF"/>
        </w:rPr>
      </w:pPr>
      <w:r>
        <w:rPr>
          <w:color w:val="0000FF"/>
        </w:rPr>
        <w:t>Apple</w:t>
      </w:r>
    </w:p>
    <w:p w14:paraId="7EB7536C" w14:textId="77777777" w:rsidR="00F03635" w:rsidRDefault="00F03635" w:rsidP="00060909">
      <w:pPr>
        <w:pStyle w:val="FP"/>
        <w:rPr>
          <w:color w:val="0000FF"/>
        </w:rPr>
      </w:pPr>
      <w:r>
        <w:rPr>
          <w:color w:val="0000FF"/>
        </w:rPr>
        <w:t>AT&amp;T</w:t>
      </w:r>
    </w:p>
    <w:p w14:paraId="0A4836B3" w14:textId="77777777" w:rsidR="00F03635" w:rsidRDefault="00F03635" w:rsidP="00060909">
      <w:pPr>
        <w:pStyle w:val="FP"/>
        <w:rPr>
          <w:color w:val="0000FF"/>
        </w:rPr>
      </w:pPr>
      <w:r>
        <w:rPr>
          <w:color w:val="0000FF"/>
        </w:rPr>
        <w:t>Broadcom</w:t>
      </w:r>
    </w:p>
    <w:p w14:paraId="04B3863C" w14:textId="77777777" w:rsidR="00F03635" w:rsidRDefault="00F03635" w:rsidP="00060909">
      <w:pPr>
        <w:pStyle w:val="FP"/>
        <w:rPr>
          <w:color w:val="0000FF"/>
        </w:rPr>
      </w:pPr>
      <w:r>
        <w:rPr>
          <w:color w:val="0000FF"/>
        </w:rPr>
        <w:t>BT</w:t>
      </w:r>
    </w:p>
    <w:p w14:paraId="5FD5E9F4" w14:textId="77777777" w:rsidR="00F03635" w:rsidRDefault="00F03635" w:rsidP="00060909">
      <w:pPr>
        <w:pStyle w:val="FP"/>
        <w:rPr>
          <w:color w:val="0000FF"/>
        </w:rPr>
      </w:pPr>
      <w:proofErr w:type="spellStart"/>
      <w:r>
        <w:rPr>
          <w:color w:val="0000FF"/>
        </w:rPr>
        <w:t>CableLabs</w:t>
      </w:r>
      <w:proofErr w:type="spellEnd"/>
    </w:p>
    <w:p w14:paraId="560F649C" w14:textId="77777777" w:rsidR="00F03635" w:rsidRDefault="00F03635" w:rsidP="00060909">
      <w:pPr>
        <w:pStyle w:val="FP"/>
        <w:rPr>
          <w:color w:val="0000FF"/>
        </w:rPr>
      </w:pPr>
      <w:r>
        <w:rPr>
          <w:color w:val="0000FF"/>
        </w:rPr>
        <w:t>CATT</w:t>
      </w:r>
    </w:p>
    <w:p w14:paraId="6713581E" w14:textId="77777777" w:rsidR="00F03635" w:rsidRDefault="00F03635" w:rsidP="00060909">
      <w:pPr>
        <w:pStyle w:val="FP"/>
        <w:rPr>
          <w:color w:val="0000FF"/>
        </w:rPr>
      </w:pPr>
      <w:r>
        <w:rPr>
          <w:color w:val="0000FF"/>
        </w:rPr>
        <w:t>Charter</w:t>
      </w:r>
    </w:p>
    <w:p w14:paraId="62A56935" w14:textId="77777777" w:rsidR="00F03635" w:rsidRDefault="00F03635" w:rsidP="00060909">
      <w:pPr>
        <w:pStyle w:val="FP"/>
        <w:rPr>
          <w:color w:val="0000FF"/>
        </w:rPr>
      </w:pPr>
      <w:r>
        <w:rPr>
          <w:color w:val="0000FF"/>
        </w:rPr>
        <w:t>China Mobile</w:t>
      </w:r>
    </w:p>
    <w:p w14:paraId="757468BA" w14:textId="77777777" w:rsidR="00F03635" w:rsidRDefault="00F03635" w:rsidP="00060909">
      <w:pPr>
        <w:pStyle w:val="FP"/>
        <w:rPr>
          <w:color w:val="0000FF"/>
        </w:rPr>
      </w:pPr>
      <w:r>
        <w:rPr>
          <w:color w:val="0000FF"/>
        </w:rPr>
        <w:t>CMCC</w:t>
      </w:r>
    </w:p>
    <w:p w14:paraId="49CFB9BF" w14:textId="77777777" w:rsidR="00F03635" w:rsidRDefault="00F03635" w:rsidP="00060909">
      <w:pPr>
        <w:pStyle w:val="FP"/>
        <w:rPr>
          <w:color w:val="0000FF"/>
        </w:rPr>
      </w:pPr>
      <w:r>
        <w:rPr>
          <w:color w:val="0000FF"/>
        </w:rPr>
        <w:t>Comcast</w:t>
      </w:r>
    </w:p>
    <w:p w14:paraId="79CC4197" w14:textId="77777777" w:rsidR="00F03635" w:rsidRDefault="00F03635" w:rsidP="00060909">
      <w:pPr>
        <w:pStyle w:val="FP"/>
        <w:rPr>
          <w:color w:val="0000FF"/>
        </w:rPr>
      </w:pPr>
      <w:proofErr w:type="spellStart"/>
      <w:r>
        <w:rPr>
          <w:color w:val="0000FF"/>
        </w:rPr>
        <w:t>Convida</w:t>
      </w:r>
      <w:proofErr w:type="spellEnd"/>
    </w:p>
    <w:p w14:paraId="2BE10708" w14:textId="77777777" w:rsidR="00F03635" w:rsidRDefault="00F03635" w:rsidP="00060909">
      <w:pPr>
        <w:pStyle w:val="FP"/>
        <w:rPr>
          <w:color w:val="0000FF"/>
        </w:rPr>
      </w:pPr>
      <w:r>
        <w:rPr>
          <w:color w:val="0000FF"/>
        </w:rPr>
        <w:t>Deutsche Telekom</w:t>
      </w:r>
    </w:p>
    <w:p w14:paraId="4F4DA0F4" w14:textId="77777777" w:rsidR="00F03635" w:rsidRDefault="00F03635" w:rsidP="00060909">
      <w:pPr>
        <w:pStyle w:val="FP"/>
        <w:rPr>
          <w:color w:val="0000FF"/>
        </w:rPr>
      </w:pPr>
      <w:r>
        <w:rPr>
          <w:color w:val="0000FF"/>
        </w:rPr>
        <w:t>DISH</w:t>
      </w:r>
    </w:p>
    <w:p w14:paraId="44742745" w14:textId="77777777" w:rsidR="00F03635" w:rsidRDefault="00F03635" w:rsidP="00060909">
      <w:pPr>
        <w:pStyle w:val="FP"/>
        <w:rPr>
          <w:color w:val="0000FF"/>
        </w:rPr>
      </w:pPr>
      <w:r>
        <w:rPr>
          <w:color w:val="0000FF"/>
        </w:rPr>
        <w:t>Ericsson</w:t>
      </w:r>
    </w:p>
    <w:p w14:paraId="7D21204B" w14:textId="77777777" w:rsidR="00F03635" w:rsidRDefault="00F03635" w:rsidP="00060909">
      <w:pPr>
        <w:pStyle w:val="FP"/>
        <w:rPr>
          <w:color w:val="0000FF"/>
        </w:rPr>
      </w:pPr>
      <w:r>
        <w:rPr>
          <w:color w:val="0000FF"/>
        </w:rPr>
        <w:t>ETRI</w:t>
      </w:r>
    </w:p>
    <w:p w14:paraId="204E8E82" w14:textId="77777777" w:rsidR="00F03635" w:rsidRDefault="00F03635" w:rsidP="00060909">
      <w:pPr>
        <w:pStyle w:val="FP"/>
        <w:rPr>
          <w:color w:val="0000FF"/>
        </w:rPr>
      </w:pPr>
      <w:r>
        <w:rPr>
          <w:color w:val="0000FF"/>
        </w:rPr>
        <w:t>ETSI</w:t>
      </w:r>
    </w:p>
    <w:p w14:paraId="0E211D2F" w14:textId="77777777" w:rsidR="00F03635" w:rsidRDefault="00F03635" w:rsidP="00060909">
      <w:pPr>
        <w:pStyle w:val="FP"/>
        <w:rPr>
          <w:color w:val="0000FF"/>
        </w:rPr>
      </w:pPr>
      <w:r>
        <w:rPr>
          <w:color w:val="0000FF"/>
        </w:rPr>
        <w:t>Eutelsat</w:t>
      </w:r>
    </w:p>
    <w:p w14:paraId="0C04D3BF" w14:textId="77777777" w:rsidR="00F03635" w:rsidRDefault="00F03635" w:rsidP="00060909">
      <w:pPr>
        <w:pStyle w:val="FP"/>
        <w:rPr>
          <w:color w:val="0000FF"/>
        </w:rPr>
      </w:pPr>
      <w:r>
        <w:rPr>
          <w:color w:val="0000FF"/>
        </w:rPr>
        <w:t>FirstNet</w:t>
      </w:r>
    </w:p>
    <w:p w14:paraId="07B8375A" w14:textId="77777777" w:rsidR="00F03635" w:rsidRDefault="00F03635" w:rsidP="00060909">
      <w:pPr>
        <w:pStyle w:val="FP"/>
        <w:rPr>
          <w:color w:val="0000FF"/>
        </w:rPr>
      </w:pPr>
      <w:r>
        <w:rPr>
          <w:color w:val="0000FF"/>
        </w:rPr>
        <w:t>Fujitsu</w:t>
      </w:r>
    </w:p>
    <w:p w14:paraId="72B0F92A" w14:textId="77777777" w:rsidR="00F03635" w:rsidRDefault="00F03635" w:rsidP="00060909">
      <w:pPr>
        <w:pStyle w:val="FP"/>
        <w:rPr>
          <w:color w:val="0000FF"/>
        </w:rPr>
      </w:pPr>
      <w:proofErr w:type="spellStart"/>
      <w:r>
        <w:rPr>
          <w:color w:val="0000FF"/>
        </w:rPr>
        <w:t>Futurewei</w:t>
      </w:r>
      <w:proofErr w:type="spellEnd"/>
    </w:p>
    <w:p w14:paraId="46314CE6" w14:textId="77777777" w:rsidR="00F03635" w:rsidRDefault="00F03635" w:rsidP="00060909">
      <w:pPr>
        <w:pStyle w:val="FP"/>
        <w:rPr>
          <w:color w:val="0000FF"/>
        </w:rPr>
      </w:pPr>
      <w:r>
        <w:rPr>
          <w:color w:val="0000FF"/>
        </w:rPr>
        <w:t>Google</w:t>
      </w:r>
    </w:p>
    <w:p w14:paraId="362EB85B" w14:textId="77777777" w:rsidR="00F03635" w:rsidRDefault="00F03635" w:rsidP="00060909">
      <w:pPr>
        <w:pStyle w:val="FP"/>
        <w:rPr>
          <w:color w:val="0000FF"/>
        </w:rPr>
      </w:pPr>
      <w:r>
        <w:rPr>
          <w:color w:val="0000FF"/>
        </w:rPr>
        <w:t>Huawei</w:t>
      </w:r>
    </w:p>
    <w:p w14:paraId="336F0536" w14:textId="77777777" w:rsidR="00F03635" w:rsidRDefault="00F03635" w:rsidP="00060909">
      <w:pPr>
        <w:pStyle w:val="FP"/>
        <w:rPr>
          <w:color w:val="0000FF"/>
        </w:rPr>
      </w:pPr>
      <w:r>
        <w:rPr>
          <w:color w:val="0000FF"/>
        </w:rPr>
        <w:t>IDCC</w:t>
      </w:r>
    </w:p>
    <w:p w14:paraId="1D7F00AB" w14:textId="77777777" w:rsidR="00F03635" w:rsidRDefault="00F03635" w:rsidP="00060909">
      <w:pPr>
        <w:pStyle w:val="FP"/>
        <w:rPr>
          <w:color w:val="0000FF"/>
        </w:rPr>
      </w:pPr>
      <w:r>
        <w:rPr>
          <w:color w:val="0000FF"/>
        </w:rPr>
        <w:t>IIT Bombay</w:t>
      </w:r>
    </w:p>
    <w:p w14:paraId="13C2AA23" w14:textId="77777777" w:rsidR="00F03635" w:rsidRDefault="00F03635" w:rsidP="00060909">
      <w:pPr>
        <w:pStyle w:val="FP"/>
        <w:rPr>
          <w:color w:val="0000FF"/>
        </w:rPr>
      </w:pPr>
      <w:r>
        <w:rPr>
          <w:color w:val="0000FF"/>
        </w:rPr>
        <w:t>Intel</w:t>
      </w:r>
    </w:p>
    <w:p w14:paraId="2D14FF82" w14:textId="77777777" w:rsidR="00F03635" w:rsidRDefault="00F03635" w:rsidP="00060909">
      <w:pPr>
        <w:pStyle w:val="FP"/>
        <w:rPr>
          <w:color w:val="0000FF"/>
        </w:rPr>
      </w:pPr>
      <w:proofErr w:type="spellStart"/>
      <w:r>
        <w:rPr>
          <w:color w:val="0000FF"/>
        </w:rPr>
        <w:t>InterDigital</w:t>
      </w:r>
      <w:proofErr w:type="spellEnd"/>
    </w:p>
    <w:p w14:paraId="65A4DE74" w14:textId="77777777" w:rsidR="00F03635" w:rsidRDefault="00F03635" w:rsidP="00060909">
      <w:pPr>
        <w:pStyle w:val="FP"/>
        <w:rPr>
          <w:color w:val="0000FF"/>
        </w:rPr>
      </w:pPr>
      <w:r>
        <w:rPr>
          <w:color w:val="0000FF"/>
        </w:rPr>
        <w:t>KDDI</w:t>
      </w:r>
    </w:p>
    <w:p w14:paraId="1E69FC44" w14:textId="77777777" w:rsidR="00F03635" w:rsidRDefault="00F03635" w:rsidP="00060909">
      <w:pPr>
        <w:pStyle w:val="FP"/>
        <w:rPr>
          <w:color w:val="0000FF"/>
        </w:rPr>
      </w:pPr>
      <w:r>
        <w:rPr>
          <w:color w:val="0000FF"/>
        </w:rPr>
        <w:t>Lenovo</w:t>
      </w:r>
    </w:p>
    <w:p w14:paraId="7F20139E" w14:textId="77777777" w:rsidR="00F03635" w:rsidRDefault="00F03635" w:rsidP="00060909">
      <w:pPr>
        <w:pStyle w:val="FP"/>
        <w:rPr>
          <w:color w:val="0000FF"/>
        </w:rPr>
      </w:pPr>
      <w:r>
        <w:rPr>
          <w:color w:val="0000FF"/>
        </w:rPr>
        <w:t xml:space="preserve">LG </w:t>
      </w:r>
      <w:proofErr w:type="spellStart"/>
      <w:r>
        <w:rPr>
          <w:color w:val="0000FF"/>
        </w:rPr>
        <w:t>Uplus</w:t>
      </w:r>
      <w:proofErr w:type="spellEnd"/>
    </w:p>
    <w:p w14:paraId="15B0BA61" w14:textId="77777777" w:rsidR="00F03635" w:rsidRDefault="00F03635" w:rsidP="00060909">
      <w:pPr>
        <w:pStyle w:val="FP"/>
        <w:rPr>
          <w:color w:val="0000FF"/>
        </w:rPr>
      </w:pPr>
      <w:r>
        <w:rPr>
          <w:color w:val="0000FF"/>
        </w:rPr>
        <w:t>LGE</w:t>
      </w:r>
    </w:p>
    <w:p w14:paraId="494D8E85" w14:textId="77777777" w:rsidR="00F03635" w:rsidRDefault="00F03635" w:rsidP="00060909">
      <w:pPr>
        <w:pStyle w:val="FP"/>
        <w:rPr>
          <w:color w:val="0000FF"/>
        </w:rPr>
      </w:pPr>
      <w:r>
        <w:rPr>
          <w:color w:val="0000FF"/>
        </w:rPr>
        <w:t>MediaTek</w:t>
      </w:r>
    </w:p>
    <w:p w14:paraId="2367837B" w14:textId="77777777" w:rsidR="00F03635" w:rsidRDefault="00F03635" w:rsidP="00060909">
      <w:pPr>
        <w:pStyle w:val="FP"/>
        <w:rPr>
          <w:color w:val="0000FF"/>
        </w:rPr>
      </w:pPr>
      <w:r>
        <w:rPr>
          <w:color w:val="0000FF"/>
        </w:rPr>
        <w:t>Microsoft</w:t>
      </w:r>
    </w:p>
    <w:p w14:paraId="0B5F5511" w14:textId="77777777" w:rsidR="00F03635" w:rsidRDefault="00F03635" w:rsidP="00060909">
      <w:pPr>
        <w:pStyle w:val="FP"/>
        <w:rPr>
          <w:color w:val="0000FF"/>
        </w:rPr>
      </w:pPr>
      <w:r>
        <w:rPr>
          <w:color w:val="0000FF"/>
        </w:rPr>
        <w:t>NEC</w:t>
      </w:r>
    </w:p>
    <w:p w14:paraId="6F5964AE" w14:textId="77777777" w:rsidR="00F03635" w:rsidRDefault="00F03635" w:rsidP="00060909">
      <w:pPr>
        <w:pStyle w:val="FP"/>
        <w:rPr>
          <w:color w:val="0000FF"/>
        </w:rPr>
      </w:pPr>
      <w:r>
        <w:rPr>
          <w:color w:val="0000FF"/>
        </w:rPr>
        <w:t>NICT</w:t>
      </w:r>
    </w:p>
    <w:p w14:paraId="4B2FF5C2" w14:textId="77777777" w:rsidR="00F03635" w:rsidRDefault="00F03635" w:rsidP="00060909">
      <w:pPr>
        <w:pStyle w:val="FP"/>
        <w:rPr>
          <w:color w:val="0000FF"/>
        </w:rPr>
      </w:pPr>
      <w:r>
        <w:rPr>
          <w:color w:val="0000FF"/>
        </w:rPr>
        <w:t>Nokia</w:t>
      </w:r>
    </w:p>
    <w:p w14:paraId="6D17F747" w14:textId="77777777" w:rsidR="00F03635" w:rsidRDefault="00F03635" w:rsidP="00060909">
      <w:pPr>
        <w:pStyle w:val="FP"/>
        <w:rPr>
          <w:color w:val="0000FF"/>
        </w:rPr>
      </w:pPr>
      <w:proofErr w:type="spellStart"/>
      <w:r>
        <w:rPr>
          <w:color w:val="0000FF"/>
        </w:rPr>
        <w:t>Novamint</w:t>
      </w:r>
      <w:proofErr w:type="spellEnd"/>
    </w:p>
    <w:p w14:paraId="14F0E7F0" w14:textId="77777777" w:rsidR="00F03635" w:rsidRDefault="00F03635" w:rsidP="00060909">
      <w:pPr>
        <w:pStyle w:val="FP"/>
        <w:rPr>
          <w:color w:val="0000FF"/>
        </w:rPr>
      </w:pPr>
      <w:r>
        <w:rPr>
          <w:color w:val="0000FF"/>
        </w:rPr>
        <w:t>NTT DOCOMO</w:t>
      </w:r>
    </w:p>
    <w:p w14:paraId="5CB46A6A" w14:textId="77777777" w:rsidR="00F03635" w:rsidRDefault="00F03635" w:rsidP="00060909">
      <w:pPr>
        <w:pStyle w:val="FP"/>
        <w:rPr>
          <w:color w:val="0000FF"/>
        </w:rPr>
      </w:pPr>
      <w:r>
        <w:rPr>
          <w:color w:val="0000FF"/>
        </w:rPr>
        <w:t>OPPO</w:t>
      </w:r>
    </w:p>
    <w:p w14:paraId="4E9A3D1E" w14:textId="112EBC69" w:rsidR="00F03635" w:rsidRDefault="00F03635" w:rsidP="00060909">
      <w:pPr>
        <w:pStyle w:val="FP"/>
        <w:rPr>
          <w:color w:val="0000FF"/>
        </w:rPr>
      </w:pPr>
      <w:r>
        <w:rPr>
          <w:color w:val="0000FF"/>
        </w:rPr>
        <w:t>Oracle</w:t>
      </w:r>
    </w:p>
    <w:p w14:paraId="1EDC67FD" w14:textId="77777777" w:rsidR="00F03635" w:rsidRDefault="00F03635" w:rsidP="00060909">
      <w:pPr>
        <w:pStyle w:val="FP"/>
        <w:rPr>
          <w:color w:val="0000FF"/>
        </w:rPr>
      </w:pPr>
      <w:r>
        <w:rPr>
          <w:color w:val="0000FF"/>
        </w:rPr>
        <w:t>Orange</w:t>
      </w:r>
    </w:p>
    <w:p w14:paraId="4B82D409" w14:textId="77777777" w:rsidR="00F03635" w:rsidRDefault="00F03635" w:rsidP="00060909">
      <w:pPr>
        <w:pStyle w:val="FP"/>
        <w:rPr>
          <w:color w:val="0000FF"/>
        </w:rPr>
      </w:pPr>
      <w:r>
        <w:rPr>
          <w:color w:val="0000FF"/>
        </w:rPr>
        <w:t>OTD</w:t>
      </w:r>
    </w:p>
    <w:p w14:paraId="14F716A5" w14:textId="77777777" w:rsidR="00F03635" w:rsidRDefault="00F03635" w:rsidP="00060909">
      <w:pPr>
        <w:pStyle w:val="FP"/>
        <w:rPr>
          <w:color w:val="0000FF"/>
        </w:rPr>
      </w:pPr>
      <w:proofErr w:type="spellStart"/>
      <w:r>
        <w:rPr>
          <w:color w:val="0000FF"/>
        </w:rPr>
        <w:t>Peraton</w:t>
      </w:r>
      <w:proofErr w:type="spellEnd"/>
    </w:p>
    <w:p w14:paraId="4FBD4994" w14:textId="77777777" w:rsidR="00F03635" w:rsidRDefault="00F03635" w:rsidP="00060909">
      <w:pPr>
        <w:pStyle w:val="FP"/>
        <w:rPr>
          <w:color w:val="0000FF"/>
        </w:rPr>
      </w:pPr>
      <w:r>
        <w:rPr>
          <w:color w:val="0000FF"/>
        </w:rPr>
        <w:t>Philips</w:t>
      </w:r>
    </w:p>
    <w:p w14:paraId="7D31138B" w14:textId="77777777" w:rsidR="00F03635" w:rsidRDefault="00F03635" w:rsidP="00060909">
      <w:pPr>
        <w:pStyle w:val="FP"/>
        <w:rPr>
          <w:color w:val="0000FF"/>
        </w:rPr>
      </w:pPr>
      <w:r>
        <w:rPr>
          <w:color w:val="0000FF"/>
        </w:rPr>
        <w:t>Qualcomm</w:t>
      </w:r>
    </w:p>
    <w:p w14:paraId="2F8F92BE" w14:textId="77777777" w:rsidR="00F03635" w:rsidRDefault="00F03635" w:rsidP="00060909">
      <w:pPr>
        <w:pStyle w:val="FP"/>
        <w:rPr>
          <w:color w:val="0000FF"/>
        </w:rPr>
      </w:pPr>
      <w:r>
        <w:rPr>
          <w:color w:val="0000FF"/>
        </w:rPr>
        <w:t>Samsung</w:t>
      </w:r>
    </w:p>
    <w:p w14:paraId="5BE9A99C" w14:textId="77777777" w:rsidR="00F03635" w:rsidRDefault="00F03635" w:rsidP="00060909">
      <w:pPr>
        <w:pStyle w:val="FP"/>
        <w:rPr>
          <w:color w:val="0000FF"/>
        </w:rPr>
      </w:pPr>
      <w:r>
        <w:rPr>
          <w:color w:val="0000FF"/>
        </w:rPr>
        <w:t>Siemens</w:t>
      </w:r>
    </w:p>
    <w:p w14:paraId="1A991C58" w14:textId="77777777" w:rsidR="00F03635" w:rsidRDefault="00F03635" w:rsidP="00060909">
      <w:pPr>
        <w:pStyle w:val="FP"/>
        <w:rPr>
          <w:color w:val="0000FF"/>
        </w:rPr>
      </w:pPr>
      <w:r>
        <w:rPr>
          <w:color w:val="0000FF"/>
        </w:rPr>
        <w:t>Sony</w:t>
      </w:r>
    </w:p>
    <w:p w14:paraId="1B50F7A2" w14:textId="77777777" w:rsidR="00F03635" w:rsidRDefault="00F03635" w:rsidP="00060909">
      <w:pPr>
        <w:pStyle w:val="FP"/>
        <w:rPr>
          <w:color w:val="0000FF"/>
        </w:rPr>
      </w:pPr>
      <w:proofErr w:type="spellStart"/>
      <w:r>
        <w:rPr>
          <w:color w:val="0000FF"/>
        </w:rPr>
        <w:t>Spreadtrum</w:t>
      </w:r>
      <w:proofErr w:type="spellEnd"/>
    </w:p>
    <w:p w14:paraId="76466C8C" w14:textId="77777777" w:rsidR="00F03635" w:rsidRDefault="00F03635" w:rsidP="00060909">
      <w:pPr>
        <w:pStyle w:val="FP"/>
        <w:rPr>
          <w:color w:val="0000FF"/>
        </w:rPr>
      </w:pPr>
      <w:r>
        <w:rPr>
          <w:color w:val="0000FF"/>
        </w:rPr>
        <w:t>Telefónica</w:t>
      </w:r>
    </w:p>
    <w:p w14:paraId="6F6E410B" w14:textId="77777777" w:rsidR="00F03635" w:rsidRDefault="00F03635" w:rsidP="00060909">
      <w:pPr>
        <w:pStyle w:val="FP"/>
        <w:rPr>
          <w:color w:val="0000FF"/>
        </w:rPr>
      </w:pPr>
      <w:r>
        <w:rPr>
          <w:color w:val="0000FF"/>
        </w:rPr>
        <w:t>Telstra</w:t>
      </w:r>
    </w:p>
    <w:p w14:paraId="7A01223D" w14:textId="77777777" w:rsidR="00F03635" w:rsidRDefault="00F03635" w:rsidP="00060909">
      <w:pPr>
        <w:pStyle w:val="FP"/>
        <w:rPr>
          <w:color w:val="0000FF"/>
        </w:rPr>
      </w:pPr>
      <w:r>
        <w:rPr>
          <w:color w:val="0000FF"/>
        </w:rPr>
        <w:t>Tencent</w:t>
      </w:r>
    </w:p>
    <w:p w14:paraId="3C24F464" w14:textId="77777777" w:rsidR="00F03635" w:rsidRDefault="00F03635" w:rsidP="00060909">
      <w:pPr>
        <w:pStyle w:val="FP"/>
        <w:rPr>
          <w:color w:val="0000FF"/>
        </w:rPr>
      </w:pPr>
      <w:r>
        <w:rPr>
          <w:color w:val="0000FF"/>
        </w:rPr>
        <w:t>Thales</w:t>
      </w:r>
    </w:p>
    <w:p w14:paraId="24AB2352" w14:textId="77777777" w:rsidR="00F03635" w:rsidRDefault="00F03635" w:rsidP="00060909">
      <w:pPr>
        <w:pStyle w:val="FP"/>
        <w:rPr>
          <w:color w:val="0000FF"/>
        </w:rPr>
      </w:pPr>
      <w:r>
        <w:rPr>
          <w:color w:val="0000FF"/>
        </w:rPr>
        <w:t>TI</w:t>
      </w:r>
    </w:p>
    <w:p w14:paraId="6944A27E" w14:textId="77777777" w:rsidR="00F03635" w:rsidRDefault="00F03635" w:rsidP="00060909">
      <w:pPr>
        <w:pStyle w:val="FP"/>
        <w:rPr>
          <w:color w:val="0000FF"/>
        </w:rPr>
      </w:pPr>
      <w:r>
        <w:rPr>
          <w:color w:val="0000FF"/>
        </w:rPr>
        <w:lastRenderedPageBreak/>
        <w:t>TMC</w:t>
      </w:r>
    </w:p>
    <w:p w14:paraId="60514702" w14:textId="77777777" w:rsidR="00F03635" w:rsidRDefault="00F03635" w:rsidP="00060909">
      <w:pPr>
        <w:pStyle w:val="FP"/>
        <w:rPr>
          <w:color w:val="0000FF"/>
        </w:rPr>
      </w:pPr>
      <w:r>
        <w:rPr>
          <w:color w:val="0000FF"/>
        </w:rPr>
        <w:t>T-Mobile USA</w:t>
      </w:r>
    </w:p>
    <w:p w14:paraId="01D69F28" w14:textId="77777777" w:rsidR="00F03635" w:rsidRDefault="00F03635" w:rsidP="00060909">
      <w:pPr>
        <w:pStyle w:val="FP"/>
        <w:rPr>
          <w:color w:val="0000FF"/>
        </w:rPr>
      </w:pPr>
      <w:r>
        <w:rPr>
          <w:color w:val="0000FF"/>
        </w:rPr>
        <w:t>TNO</w:t>
      </w:r>
    </w:p>
    <w:p w14:paraId="3B2436AE" w14:textId="77777777" w:rsidR="00F03635" w:rsidRDefault="00F03635" w:rsidP="00060909">
      <w:pPr>
        <w:pStyle w:val="FP"/>
        <w:rPr>
          <w:color w:val="0000FF"/>
        </w:rPr>
      </w:pPr>
      <w:r>
        <w:rPr>
          <w:color w:val="0000FF"/>
        </w:rPr>
        <w:t>Verizon</w:t>
      </w:r>
    </w:p>
    <w:p w14:paraId="343D2870" w14:textId="77777777" w:rsidR="00F03635" w:rsidRDefault="00F03635" w:rsidP="00060909">
      <w:pPr>
        <w:pStyle w:val="FP"/>
        <w:rPr>
          <w:color w:val="0000FF"/>
        </w:rPr>
      </w:pPr>
      <w:r>
        <w:rPr>
          <w:color w:val="0000FF"/>
        </w:rPr>
        <w:t>vivo</w:t>
      </w:r>
    </w:p>
    <w:p w14:paraId="5E85C2D1" w14:textId="77777777" w:rsidR="00F03635" w:rsidRDefault="00F03635" w:rsidP="00060909">
      <w:pPr>
        <w:pStyle w:val="FP"/>
        <w:rPr>
          <w:color w:val="0000FF"/>
        </w:rPr>
      </w:pPr>
      <w:r>
        <w:rPr>
          <w:color w:val="0000FF"/>
        </w:rPr>
        <w:t>Vodafone</w:t>
      </w:r>
    </w:p>
    <w:p w14:paraId="3E725AE4" w14:textId="77777777" w:rsidR="00F03635" w:rsidRDefault="00F03635" w:rsidP="00060909">
      <w:pPr>
        <w:pStyle w:val="FP"/>
        <w:rPr>
          <w:color w:val="0000FF"/>
        </w:rPr>
      </w:pPr>
      <w:r>
        <w:rPr>
          <w:color w:val="0000FF"/>
        </w:rPr>
        <w:t>Xiaomi</w:t>
      </w:r>
    </w:p>
    <w:p w14:paraId="11218361" w14:textId="77777777" w:rsidR="00F03635" w:rsidRDefault="00F03635" w:rsidP="00060909">
      <w:pPr>
        <w:pStyle w:val="FP"/>
        <w:rPr>
          <w:color w:val="0000FF"/>
        </w:rPr>
      </w:pPr>
      <w:r>
        <w:rPr>
          <w:color w:val="0000FF"/>
        </w:rPr>
        <w:t>Xylem</w:t>
      </w:r>
    </w:p>
    <w:p w14:paraId="70DE7867" w14:textId="77777777" w:rsidR="00F03635" w:rsidRDefault="00F03635" w:rsidP="00060909">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5AEE4B13" w14:textId="62FF4004" w:rsidR="00724D6A" w:rsidRDefault="0064465A" w:rsidP="002F20A3">
      <w:r>
        <w:rPr>
          <w:lang w:eastAsia="en-US"/>
        </w:rPr>
        <w:t>The SA</w:t>
      </w:r>
      <w:r w:rsidR="00DD3ABC">
        <w:rPr>
          <w:lang w:eastAsia="en-US"/>
        </w:rPr>
        <w:t> </w:t>
      </w:r>
      <w:r>
        <w:rPr>
          <w:lang w:eastAsia="en-US"/>
        </w:rPr>
        <w:t xml:space="preserve">WG2 Chair opened the CC and indicated that </w:t>
      </w:r>
      <w:r w:rsidR="00DD3ABC">
        <w:rPr>
          <w:lang w:eastAsia="en-US"/>
        </w:rPr>
        <w:t>this CC will handle</w:t>
      </w:r>
      <w:r w:rsidR="00724D6A" w:rsidRPr="00724D6A">
        <w:rPr>
          <w:lang w:eastAsia="en-US"/>
        </w:rPr>
        <w:t xml:space="preserve"> </w:t>
      </w:r>
      <w:r w:rsidR="009223F1">
        <w:rPr>
          <w:lang w:eastAsia="en-US"/>
        </w:rPr>
        <w:t>documents marked as 'For CC#2' in the Combined Chairs notes</w:t>
      </w:r>
      <w:r w:rsidR="002F20A3">
        <w:rPr>
          <w:lang w:eastAsia="en-US"/>
        </w:rPr>
        <w:t xml:space="preserve">. </w:t>
      </w:r>
      <w:r w:rsidR="002F20A3">
        <w:t>If time permits, some issues may be handled under AOB.</w:t>
      </w:r>
      <w:r w:rsidR="009223F1">
        <w:t xml:space="preserve"> There were a large number of documents to review so comments should be kept as short as possible. As there is another SA WG2 meeting before the next TSG SA meeting contentious SID proposals may be postponed to the next meeting.</w:t>
      </w:r>
    </w:p>
    <w:p w14:paraId="753D427C" w14:textId="2B2CE95D" w:rsidR="00724D6A" w:rsidRDefault="00724D6A" w:rsidP="00724D6A">
      <w:pPr>
        <w:pStyle w:val="B1"/>
      </w:pPr>
    </w:p>
    <w:p w14:paraId="6786383E" w14:textId="141F2B8C" w:rsidR="00A87E03" w:rsidRDefault="00A87E03" w:rsidP="00DD3ABC">
      <w:pPr>
        <w:pStyle w:val="Heading1"/>
      </w:pPr>
      <w:r>
        <w:t>1</w:t>
      </w:r>
      <w:r>
        <w:tab/>
      </w:r>
      <w:r w:rsidR="00F03635">
        <w:t>Documents marked as 'For CC#2'</w:t>
      </w:r>
    </w:p>
    <w:p w14:paraId="3AAD36B9" w14:textId="77777777" w:rsidR="00A555C2" w:rsidRDefault="00A555C2" w:rsidP="00A555C2">
      <w:pPr>
        <w:keepNext/>
        <w:pBdr>
          <w:top w:val="single" w:sz="4" w:space="1" w:color="000000"/>
        </w:pBdr>
        <w:rPr>
          <w:lang w:eastAsia="en-US"/>
        </w:rPr>
      </w:pPr>
      <w:r w:rsidRPr="00A555C2">
        <w:rPr>
          <w:color w:val="0000FF"/>
          <w:lang w:eastAsia="en-US"/>
        </w:rPr>
        <w:t>S2-2108171</w:t>
      </w:r>
      <w:r>
        <w:rPr>
          <w:lang w:eastAsia="en-US"/>
        </w:rPr>
        <w:t xml:space="preserve"> (LS OUT) [DRAFT] Reply LS On ACL support for Indirect Data Forwarding (Source: Ericsson)</w:t>
      </w:r>
    </w:p>
    <w:p w14:paraId="503F40C3" w14:textId="77777777" w:rsidR="00A555C2" w:rsidRPr="00A555C2" w:rsidRDefault="00A555C2" w:rsidP="00A555C2">
      <w:pPr>
        <w:keepNext/>
        <w:rPr>
          <w:b/>
          <w:bCs/>
          <w:lang w:eastAsia="en-US"/>
        </w:rPr>
      </w:pPr>
      <w:r w:rsidRPr="00A555C2">
        <w:rPr>
          <w:b/>
          <w:bCs/>
          <w:lang w:eastAsia="en-US"/>
        </w:rPr>
        <w:t>Discussion and conclusion:</w:t>
      </w:r>
    </w:p>
    <w:p w14:paraId="25A46796" w14:textId="46075DBC" w:rsidR="00A555C2" w:rsidRDefault="009223F1" w:rsidP="00A555C2">
      <w:r>
        <w:rPr>
          <w:lang w:eastAsia="en-US"/>
        </w:rPr>
        <w:t xml:space="preserve">Confirmation of S2-2107769r03. China Mobile asked for a small modification to the text. This was agreed and </w:t>
      </w:r>
      <w:r w:rsidRPr="00302D69">
        <w:rPr>
          <w:color w:val="0000FF"/>
          <w:lang w:eastAsia="en-US"/>
        </w:rPr>
        <w:t>S2-2107769r03</w:t>
      </w:r>
      <w:r>
        <w:rPr>
          <w:lang w:eastAsia="en-US"/>
        </w:rPr>
        <w:t xml:space="preserve"> with changes was agreed and will be included in </w:t>
      </w:r>
      <w:r w:rsidRPr="00A555C2">
        <w:rPr>
          <w:color w:val="0000FF"/>
          <w:lang w:eastAsia="en-US"/>
        </w:rPr>
        <w:t>S2-2108171</w:t>
      </w:r>
      <w:r w:rsidR="00072A74">
        <w:t xml:space="preserve">, which was </w:t>
      </w:r>
      <w:r w:rsidR="00072A74" w:rsidRPr="00C3284B">
        <w:rPr>
          <w:color w:val="FF0000"/>
          <w:lang w:eastAsia="en-US"/>
        </w:rPr>
        <w:t>approved</w:t>
      </w:r>
      <w:r>
        <w:t>.</w:t>
      </w:r>
    </w:p>
    <w:p w14:paraId="7CE84DE9" w14:textId="77777777" w:rsidR="00F03635" w:rsidRPr="00A555C2" w:rsidRDefault="00F03635" w:rsidP="00F03635">
      <w:pPr>
        <w:rPr>
          <w:lang w:eastAsia="en-US"/>
        </w:rPr>
      </w:pPr>
    </w:p>
    <w:p w14:paraId="1EEB47B0" w14:textId="77777777" w:rsidR="009223F1" w:rsidRDefault="009223F1" w:rsidP="009223F1">
      <w:pPr>
        <w:keepNext/>
        <w:pBdr>
          <w:top w:val="single" w:sz="4" w:space="1" w:color="000000"/>
        </w:pBdr>
        <w:rPr>
          <w:lang w:eastAsia="en-US"/>
        </w:rPr>
      </w:pPr>
      <w:r w:rsidRPr="00A555C2">
        <w:rPr>
          <w:color w:val="0000FF"/>
          <w:lang w:eastAsia="en-US"/>
        </w:rPr>
        <w:t>S2-2108172</w:t>
      </w:r>
      <w:r>
        <w:rPr>
          <w:lang w:eastAsia="en-US"/>
        </w:rPr>
        <w:t xml:space="preserve"> (LS OUT) [DRAFT] LS on MINT functionality for Disaster Roaming (Source: LG Electronics)</w:t>
      </w:r>
    </w:p>
    <w:p w14:paraId="4329FC03" w14:textId="77777777" w:rsidR="009223F1" w:rsidRPr="00A555C2" w:rsidRDefault="009223F1" w:rsidP="009223F1">
      <w:pPr>
        <w:pStyle w:val="FP"/>
        <w:keepNext/>
        <w:rPr>
          <w:b/>
          <w:bCs/>
          <w:lang w:eastAsia="en-US"/>
        </w:rPr>
      </w:pPr>
      <w:r w:rsidRPr="00A555C2">
        <w:rPr>
          <w:b/>
          <w:bCs/>
          <w:lang w:eastAsia="en-US"/>
        </w:rPr>
        <w:t>e-mail comments:</w:t>
      </w:r>
    </w:p>
    <w:p w14:paraId="3CB5C719" w14:textId="77777777" w:rsidR="009223F1" w:rsidRDefault="009223F1" w:rsidP="009223F1">
      <w:pPr>
        <w:pStyle w:val="FP"/>
        <w:keepNext/>
        <w:rPr>
          <w:lang w:eastAsia="en-US"/>
        </w:rPr>
      </w:pPr>
    </w:p>
    <w:p w14:paraId="24A3D2EA" w14:textId="77777777" w:rsidR="009223F1" w:rsidRPr="00A555C2" w:rsidRDefault="009223F1" w:rsidP="009223F1">
      <w:pPr>
        <w:keepNext/>
        <w:rPr>
          <w:b/>
          <w:bCs/>
          <w:lang w:eastAsia="en-US"/>
        </w:rPr>
      </w:pPr>
      <w:r w:rsidRPr="00A555C2">
        <w:rPr>
          <w:b/>
          <w:bCs/>
          <w:lang w:eastAsia="en-US"/>
        </w:rPr>
        <w:t>Discussion and conclusion:</w:t>
      </w:r>
    </w:p>
    <w:p w14:paraId="3BDF23C4" w14:textId="2AE6B8B8" w:rsidR="009223F1" w:rsidRPr="009223F1" w:rsidRDefault="009223F1" w:rsidP="009223F1">
      <w:pPr>
        <w:rPr>
          <w:lang w:eastAsia="en-US"/>
        </w:rPr>
      </w:pPr>
      <w:r w:rsidRPr="00302D69">
        <w:rPr>
          <w:color w:val="0000FF"/>
        </w:rPr>
        <w:t>S2-2107157r02</w:t>
      </w:r>
      <w:r>
        <w:t xml:space="preserve"> agreed. Revised to </w:t>
      </w:r>
      <w:r w:rsidRPr="00302D69">
        <w:rPr>
          <w:color w:val="0000FF"/>
        </w:rPr>
        <w:t>S2-2108172</w:t>
      </w:r>
      <w:r>
        <w:t xml:space="preserve">. This was </w:t>
      </w:r>
      <w:r w:rsidR="00302D69">
        <w:t>confirmed</w:t>
      </w:r>
      <w:r>
        <w:t xml:space="preserve"> and </w:t>
      </w:r>
      <w:r w:rsidRPr="00A555C2">
        <w:rPr>
          <w:color w:val="0000FF"/>
          <w:lang w:eastAsia="en-US"/>
        </w:rPr>
        <w:t>S2-2108172</w:t>
      </w:r>
      <w:r>
        <w:t xml:space="preserve"> was </w:t>
      </w:r>
      <w:r w:rsidRPr="00C3284B">
        <w:rPr>
          <w:color w:val="FF0000"/>
          <w:lang w:eastAsia="en-US"/>
        </w:rPr>
        <w:t>approved</w:t>
      </w:r>
      <w:r>
        <w:t>.</w:t>
      </w:r>
    </w:p>
    <w:p w14:paraId="6606EACB" w14:textId="77777777" w:rsidR="00F03635" w:rsidRPr="00A555C2" w:rsidRDefault="00F03635" w:rsidP="00F03635">
      <w:pPr>
        <w:rPr>
          <w:lang w:eastAsia="en-US"/>
        </w:rPr>
      </w:pPr>
    </w:p>
    <w:p w14:paraId="0A5EC0D0" w14:textId="77777777" w:rsidR="009223F1" w:rsidRDefault="009223F1" w:rsidP="009223F1">
      <w:pPr>
        <w:keepNext/>
        <w:pBdr>
          <w:top w:val="single" w:sz="4" w:space="1" w:color="000000"/>
        </w:pBdr>
        <w:rPr>
          <w:lang w:eastAsia="en-US"/>
        </w:rPr>
      </w:pPr>
      <w:r w:rsidRPr="00A555C2">
        <w:rPr>
          <w:color w:val="0000FF"/>
          <w:lang w:eastAsia="en-US"/>
        </w:rPr>
        <w:t>S2-2107554</w:t>
      </w:r>
      <w:r>
        <w:rPr>
          <w:lang w:eastAsia="en-US"/>
        </w:rPr>
        <w:t xml:space="preserve"> (CR) 23.501 CR3316: EDRX enhancement for 10.24s cycle for </w:t>
      </w:r>
      <w:proofErr w:type="spellStart"/>
      <w:r>
        <w:rPr>
          <w:lang w:eastAsia="en-US"/>
        </w:rPr>
        <w:t>RedCap</w:t>
      </w:r>
      <w:proofErr w:type="spellEnd"/>
      <w:r>
        <w:rPr>
          <w:lang w:eastAsia="en-US"/>
        </w:rPr>
        <w:t xml:space="preserve"> (Source: China Mobile)</w:t>
      </w:r>
    </w:p>
    <w:p w14:paraId="7017AFAB" w14:textId="77777777" w:rsidR="009223F1" w:rsidRPr="00A555C2" w:rsidRDefault="009223F1" w:rsidP="009223F1">
      <w:pPr>
        <w:pStyle w:val="FP"/>
        <w:keepNext/>
        <w:rPr>
          <w:b/>
          <w:bCs/>
          <w:lang w:eastAsia="en-US"/>
        </w:rPr>
      </w:pPr>
      <w:r w:rsidRPr="00A555C2">
        <w:rPr>
          <w:b/>
          <w:bCs/>
          <w:lang w:eastAsia="en-US"/>
        </w:rPr>
        <w:t>e-mail comments:</w:t>
      </w:r>
    </w:p>
    <w:p w14:paraId="57BB3798" w14:textId="77777777" w:rsidR="009223F1" w:rsidRPr="00A555C2" w:rsidRDefault="009223F1" w:rsidP="009223F1">
      <w:pPr>
        <w:pStyle w:val="FP"/>
        <w:keepNext/>
        <w:rPr>
          <w:i/>
          <w:iCs/>
          <w:lang w:eastAsia="en-US"/>
        </w:rPr>
      </w:pPr>
      <w:r w:rsidRPr="00A555C2">
        <w:rPr>
          <w:i/>
          <w:iCs/>
          <w:lang w:eastAsia="en-US"/>
        </w:rPr>
        <w:t>Hannu (Nokia) provides r01.</w:t>
      </w:r>
    </w:p>
    <w:p w14:paraId="4450A174" w14:textId="77777777" w:rsidR="009223F1" w:rsidRPr="00A555C2" w:rsidRDefault="009223F1" w:rsidP="009223F1">
      <w:pPr>
        <w:pStyle w:val="FP"/>
        <w:keepNext/>
        <w:rPr>
          <w:i/>
          <w:iCs/>
          <w:lang w:eastAsia="en-US"/>
        </w:rPr>
      </w:pPr>
      <w:r w:rsidRPr="00A555C2">
        <w:rPr>
          <w:i/>
          <w:iCs/>
          <w:lang w:eastAsia="en-US"/>
        </w:rPr>
        <w:t>Qian (Ericsson) comments and provide r02.</w:t>
      </w:r>
    </w:p>
    <w:p w14:paraId="644EB3CF" w14:textId="77777777" w:rsidR="009223F1" w:rsidRPr="00A555C2" w:rsidRDefault="009223F1" w:rsidP="009223F1">
      <w:pPr>
        <w:pStyle w:val="FP"/>
        <w:keepNext/>
        <w:rPr>
          <w:i/>
          <w:iCs/>
          <w:lang w:eastAsia="en-US"/>
        </w:rPr>
      </w:pPr>
      <w:r w:rsidRPr="00A555C2">
        <w:rPr>
          <w:i/>
          <w:iCs/>
          <w:lang w:eastAsia="en-US"/>
        </w:rPr>
        <w:t>Miguel (Qualcomm) questions the proposed solution</w:t>
      </w:r>
    </w:p>
    <w:p w14:paraId="3A54EFC8" w14:textId="77777777" w:rsidR="009223F1" w:rsidRPr="00A555C2" w:rsidRDefault="009223F1" w:rsidP="009223F1">
      <w:pPr>
        <w:pStyle w:val="FP"/>
        <w:keepNext/>
        <w:rPr>
          <w:i/>
          <w:iCs/>
          <w:lang w:eastAsia="en-US"/>
        </w:rPr>
      </w:pPr>
      <w:r w:rsidRPr="00A555C2">
        <w:rPr>
          <w:i/>
          <w:iCs/>
          <w:lang w:eastAsia="en-US"/>
        </w:rPr>
        <w:t>Hannu (Nokia) seconds the questions from Miguel?</w:t>
      </w:r>
    </w:p>
    <w:p w14:paraId="677F8E7D" w14:textId="77777777" w:rsidR="009223F1" w:rsidRPr="00A555C2" w:rsidRDefault="009223F1" w:rsidP="009223F1">
      <w:pPr>
        <w:pStyle w:val="FP"/>
        <w:keepNext/>
        <w:rPr>
          <w:i/>
          <w:iCs/>
          <w:lang w:eastAsia="en-US"/>
        </w:rPr>
      </w:pPr>
      <w:proofErr w:type="spellStart"/>
      <w:r w:rsidRPr="00A555C2">
        <w:rPr>
          <w:i/>
          <w:iCs/>
          <w:lang w:eastAsia="en-US"/>
        </w:rPr>
        <w:t>Aihua</w:t>
      </w:r>
      <w:proofErr w:type="spellEnd"/>
      <w:r w:rsidRPr="00A555C2">
        <w:rPr>
          <w:i/>
          <w:iCs/>
          <w:lang w:eastAsia="en-US"/>
        </w:rPr>
        <w:t>(CMCC) replies and provides r03.</w:t>
      </w:r>
    </w:p>
    <w:p w14:paraId="238A5283" w14:textId="77777777" w:rsidR="009223F1" w:rsidRPr="00A555C2" w:rsidRDefault="009223F1" w:rsidP="009223F1">
      <w:pPr>
        <w:pStyle w:val="FP"/>
        <w:keepNext/>
        <w:rPr>
          <w:i/>
          <w:iCs/>
          <w:lang w:eastAsia="en-US"/>
        </w:rPr>
      </w:pPr>
      <w:r w:rsidRPr="00A555C2">
        <w:rPr>
          <w:i/>
          <w:iCs/>
          <w:lang w:eastAsia="en-US"/>
        </w:rPr>
        <w:t>Chris (Vodafone) provides r04.</w:t>
      </w:r>
    </w:p>
    <w:p w14:paraId="0C8C4429" w14:textId="77777777" w:rsidR="009223F1" w:rsidRPr="00A555C2" w:rsidRDefault="009223F1" w:rsidP="009223F1">
      <w:pPr>
        <w:pStyle w:val="FP"/>
        <w:keepNext/>
        <w:rPr>
          <w:i/>
          <w:iCs/>
          <w:lang w:eastAsia="en-US"/>
        </w:rPr>
      </w:pPr>
      <w:r w:rsidRPr="00A555C2">
        <w:rPr>
          <w:i/>
          <w:iCs/>
          <w:lang w:eastAsia="en-US"/>
        </w:rPr>
        <w:t>==== Revisions Deadline ====</w:t>
      </w:r>
    </w:p>
    <w:p w14:paraId="7C1F80D4" w14:textId="77777777" w:rsidR="009223F1" w:rsidRPr="00A555C2" w:rsidRDefault="009223F1" w:rsidP="009223F1">
      <w:pPr>
        <w:pStyle w:val="FP"/>
        <w:keepNext/>
        <w:rPr>
          <w:i/>
          <w:iCs/>
          <w:lang w:eastAsia="en-US"/>
        </w:rPr>
      </w:pPr>
      <w:r w:rsidRPr="00A555C2">
        <w:rPr>
          <w:i/>
          <w:iCs/>
          <w:lang w:eastAsia="en-US"/>
        </w:rPr>
        <w:t>Qian (Ericsson) provides r05 in draft folder.</w:t>
      </w:r>
    </w:p>
    <w:p w14:paraId="5F9E3E19" w14:textId="77777777" w:rsidR="009223F1" w:rsidRPr="00A555C2" w:rsidRDefault="009223F1" w:rsidP="009223F1">
      <w:pPr>
        <w:pStyle w:val="FP"/>
        <w:keepNext/>
        <w:rPr>
          <w:i/>
          <w:iCs/>
          <w:lang w:eastAsia="en-US"/>
        </w:rPr>
      </w:pPr>
      <w:r w:rsidRPr="00A555C2">
        <w:rPr>
          <w:i/>
          <w:iCs/>
          <w:lang w:eastAsia="en-US"/>
        </w:rPr>
        <w:t>Hannu (Nokia) can live with r04 but prefers r05 even though it's a late revision</w:t>
      </w:r>
    </w:p>
    <w:p w14:paraId="54C1334D" w14:textId="77777777" w:rsidR="009223F1" w:rsidRPr="00A555C2" w:rsidRDefault="009223F1" w:rsidP="009223F1">
      <w:pPr>
        <w:pStyle w:val="FP"/>
        <w:keepNext/>
        <w:rPr>
          <w:i/>
          <w:iCs/>
          <w:lang w:eastAsia="en-US"/>
        </w:rPr>
      </w:pPr>
      <w:r w:rsidRPr="00A555C2">
        <w:rPr>
          <w:i/>
          <w:iCs/>
          <w:lang w:eastAsia="en-US"/>
        </w:rPr>
        <w:t>Wanqiang (Huawei) provides r06 in draft folder.</w:t>
      </w:r>
    </w:p>
    <w:p w14:paraId="12D9F23C" w14:textId="77777777" w:rsidR="009223F1" w:rsidRPr="00A555C2" w:rsidRDefault="009223F1" w:rsidP="009223F1">
      <w:pPr>
        <w:pStyle w:val="FP"/>
        <w:keepNext/>
        <w:rPr>
          <w:i/>
          <w:iCs/>
          <w:lang w:eastAsia="en-US"/>
        </w:rPr>
      </w:pPr>
      <w:r w:rsidRPr="00A555C2">
        <w:rPr>
          <w:i/>
          <w:iCs/>
          <w:lang w:eastAsia="en-US"/>
        </w:rPr>
        <w:t>==== Comments Deadline ====</w:t>
      </w:r>
    </w:p>
    <w:p w14:paraId="4E2E926E" w14:textId="77777777" w:rsidR="009223F1" w:rsidRPr="00A555C2" w:rsidRDefault="009223F1" w:rsidP="009223F1">
      <w:pPr>
        <w:pStyle w:val="FP"/>
        <w:keepNext/>
        <w:rPr>
          <w:i/>
          <w:iCs/>
          <w:lang w:eastAsia="en-US"/>
        </w:rPr>
      </w:pPr>
    </w:p>
    <w:p w14:paraId="6BB46D5C" w14:textId="77777777" w:rsidR="009223F1" w:rsidRPr="00A555C2" w:rsidRDefault="009223F1" w:rsidP="009223F1">
      <w:pPr>
        <w:keepNext/>
        <w:rPr>
          <w:b/>
          <w:bCs/>
          <w:lang w:eastAsia="en-US"/>
        </w:rPr>
      </w:pPr>
      <w:r w:rsidRPr="00A555C2">
        <w:rPr>
          <w:b/>
          <w:bCs/>
          <w:lang w:eastAsia="en-US"/>
        </w:rPr>
        <w:t>Discussion and conclusion:</w:t>
      </w:r>
    </w:p>
    <w:p w14:paraId="03D455BE" w14:textId="027CF61C" w:rsidR="009223F1" w:rsidRDefault="009223F1" w:rsidP="009223F1">
      <w:pPr>
        <w:rPr>
          <w:lang w:eastAsia="en-US"/>
        </w:rPr>
      </w:pPr>
      <w:r>
        <w:rPr>
          <w:lang w:eastAsia="en-US"/>
        </w:rPr>
        <w:t xml:space="preserve">This was </w:t>
      </w:r>
      <w:r w:rsidRPr="009223F1">
        <w:rPr>
          <w:color w:val="FF0000"/>
          <w:lang w:eastAsia="en-US"/>
        </w:rPr>
        <w:t>postponed</w:t>
      </w:r>
      <w:r>
        <w:rPr>
          <w:lang w:eastAsia="en-US"/>
        </w:rPr>
        <w:t>.</w:t>
      </w:r>
    </w:p>
    <w:p w14:paraId="1E9FC352" w14:textId="77777777" w:rsidR="00F03635" w:rsidRPr="00A555C2" w:rsidRDefault="00F03635" w:rsidP="00F03635">
      <w:pPr>
        <w:rPr>
          <w:lang w:eastAsia="en-US"/>
        </w:rPr>
      </w:pPr>
    </w:p>
    <w:p w14:paraId="2E4DCEBD" w14:textId="77777777" w:rsidR="009223F1" w:rsidRDefault="009223F1" w:rsidP="009223F1">
      <w:pPr>
        <w:keepNext/>
        <w:pBdr>
          <w:top w:val="single" w:sz="4" w:space="1" w:color="000000"/>
        </w:pBdr>
        <w:rPr>
          <w:lang w:eastAsia="en-US"/>
        </w:rPr>
      </w:pPr>
      <w:r w:rsidRPr="00A555C2">
        <w:rPr>
          <w:color w:val="0000FF"/>
          <w:lang w:eastAsia="en-US"/>
        </w:rPr>
        <w:t>S2-2107736</w:t>
      </w:r>
      <w:r>
        <w:rPr>
          <w:lang w:eastAsia="en-US"/>
        </w:rPr>
        <w:t xml:space="preserve"> (CR) 23.501 CR3348: SMF+PGW-C behaviour during UE mobility between 5GC and EPC (Source: Lenovo, Motorola Mobility)</w:t>
      </w:r>
    </w:p>
    <w:p w14:paraId="7A00ECD7" w14:textId="77777777" w:rsidR="009223F1" w:rsidRPr="00A555C2" w:rsidRDefault="009223F1" w:rsidP="009223F1">
      <w:pPr>
        <w:pStyle w:val="FP"/>
        <w:keepNext/>
        <w:rPr>
          <w:b/>
          <w:bCs/>
          <w:lang w:eastAsia="en-US"/>
        </w:rPr>
      </w:pPr>
      <w:r w:rsidRPr="00A555C2">
        <w:rPr>
          <w:b/>
          <w:bCs/>
          <w:lang w:eastAsia="en-US"/>
        </w:rPr>
        <w:t>e-mail comments:</w:t>
      </w:r>
    </w:p>
    <w:p w14:paraId="108AFF8D" w14:textId="77777777" w:rsidR="009223F1" w:rsidRDefault="009223F1" w:rsidP="009223F1">
      <w:pPr>
        <w:rPr>
          <w:lang w:eastAsia="en-US"/>
        </w:rPr>
      </w:pPr>
      <w:r>
        <w:rPr>
          <w:lang w:eastAsia="en-US"/>
        </w:rPr>
        <w:t>Alessio(</w:t>
      </w:r>
      <w:proofErr w:type="spellStart"/>
      <w:r>
        <w:rPr>
          <w:lang w:eastAsia="en-US"/>
        </w:rPr>
        <w:t>nokia</w:t>
      </w:r>
      <w:proofErr w:type="spellEnd"/>
      <w:r>
        <w:rPr>
          <w:lang w:eastAsia="en-US"/>
        </w:rPr>
        <w:t>) by accident I thought I had sent a comment on this one but I found it not sent in my outbox. this CR also should be postponed. please add to CC#2 for discussion (I think we postponed the matching CR in 7735 for the same reason)</w:t>
      </w:r>
    </w:p>
    <w:p w14:paraId="3F7A790C" w14:textId="77777777" w:rsidR="009223F1" w:rsidRDefault="009223F1" w:rsidP="009223F1">
      <w:pPr>
        <w:rPr>
          <w:lang w:eastAsia="en-US"/>
        </w:rPr>
      </w:pPr>
      <w:r>
        <w:rPr>
          <w:lang w:eastAsia="en-US"/>
        </w:rPr>
        <w:t>==== Comments Deadline ====</w:t>
      </w:r>
    </w:p>
    <w:p w14:paraId="58829D5F" w14:textId="77777777" w:rsidR="009223F1" w:rsidRPr="00A555C2" w:rsidRDefault="009223F1" w:rsidP="009223F1">
      <w:pPr>
        <w:keepNext/>
        <w:rPr>
          <w:b/>
          <w:bCs/>
          <w:lang w:eastAsia="en-US"/>
        </w:rPr>
      </w:pPr>
      <w:r w:rsidRPr="00A555C2">
        <w:rPr>
          <w:b/>
          <w:bCs/>
          <w:lang w:eastAsia="en-US"/>
        </w:rPr>
        <w:lastRenderedPageBreak/>
        <w:t>Discussion and conclusion:</w:t>
      </w:r>
    </w:p>
    <w:p w14:paraId="5890EE44" w14:textId="77777777" w:rsidR="009223F1" w:rsidRDefault="009223F1" w:rsidP="009223F1">
      <w:pPr>
        <w:rPr>
          <w:lang w:eastAsia="en-US"/>
        </w:rPr>
      </w:pPr>
      <w:r>
        <w:rPr>
          <w:lang w:eastAsia="en-US"/>
        </w:rPr>
        <w:t xml:space="preserve">This was </w:t>
      </w:r>
      <w:r w:rsidRPr="009223F1">
        <w:rPr>
          <w:color w:val="FF0000"/>
          <w:lang w:eastAsia="en-US"/>
        </w:rPr>
        <w:t>postponed</w:t>
      </w:r>
      <w:r>
        <w:rPr>
          <w:lang w:eastAsia="en-US"/>
        </w:rPr>
        <w:t>.</w:t>
      </w:r>
    </w:p>
    <w:p w14:paraId="54A370D9" w14:textId="77777777" w:rsidR="00F03635" w:rsidRPr="00A555C2" w:rsidRDefault="00F03635" w:rsidP="00F03635">
      <w:pPr>
        <w:rPr>
          <w:lang w:eastAsia="en-US"/>
        </w:rPr>
      </w:pPr>
    </w:p>
    <w:p w14:paraId="1CC3E7A4" w14:textId="77777777" w:rsidR="009223F1" w:rsidRDefault="009223F1" w:rsidP="009223F1">
      <w:pPr>
        <w:keepNext/>
        <w:pBdr>
          <w:top w:val="single" w:sz="4" w:space="1" w:color="000000"/>
        </w:pBdr>
        <w:rPr>
          <w:lang w:eastAsia="en-US"/>
        </w:rPr>
      </w:pPr>
      <w:r w:rsidRPr="00A555C2">
        <w:rPr>
          <w:color w:val="0000FF"/>
          <w:lang w:eastAsia="en-US"/>
        </w:rPr>
        <w:t>S2-2108173</w:t>
      </w:r>
      <w:r>
        <w:rPr>
          <w:lang w:eastAsia="en-US"/>
        </w:rPr>
        <w:t xml:space="preserve"> (CR) 23.256 CR0009R1: UUAA-MM Procedure Updates (Source: Samsung)</w:t>
      </w:r>
    </w:p>
    <w:p w14:paraId="229A3A5F" w14:textId="77777777" w:rsidR="009223F1" w:rsidRPr="00A555C2" w:rsidRDefault="009223F1" w:rsidP="009223F1">
      <w:pPr>
        <w:keepNext/>
        <w:rPr>
          <w:b/>
          <w:bCs/>
          <w:lang w:eastAsia="en-US"/>
        </w:rPr>
      </w:pPr>
      <w:r w:rsidRPr="00A555C2">
        <w:rPr>
          <w:b/>
          <w:bCs/>
          <w:lang w:eastAsia="en-US"/>
        </w:rPr>
        <w:t>Discussion and conclusion:</w:t>
      </w:r>
    </w:p>
    <w:p w14:paraId="11BE2668" w14:textId="1584F852" w:rsidR="009223F1" w:rsidRPr="009223F1" w:rsidRDefault="009223F1" w:rsidP="009223F1">
      <w:pPr>
        <w:rPr>
          <w:lang w:eastAsia="en-US"/>
        </w:rPr>
      </w:pPr>
      <w:r>
        <w:rPr>
          <w:lang w:eastAsia="en-US"/>
        </w:rPr>
        <w:t xml:space="preserve">S2-2107322r10 agreed. Revised to S2-2108173. It was confirmed to use 'shall' for registration acceptance part. </w:t>
      </w:r>
      <w:r w:rsidRPr="00A555C2">
        <w:rPr>
          <w:color w:val="0000FF"/>
          <w:lang w:eastAsia="en-US"/>
        </w:rPr>
        <w:t>S2-2108173</w:t>
      </w:r>
      <w:r>
        <w:rPr>
          <w:color w:val="0000FF"/>
          <w:lang w:eastAsia="en-US"/>
        </w:rPr>
        <w:t xml:space="preserve"> </w:t>
      </w:r>
      <w:r>
        <w:t xml:space="preserve">was </w:t>
      </w:r>
      <w:r w:rsidRPr="00C3284B">
        <w:rPr>
          <w:color w:val="FF0000"/>
          <w:lang w:eastAsia="en-US"/>
        </w:rPr>
        <w:t>approved</w:t>
      </w:r>
      <w:r>
        <w:t>.</w:t>
      </w:r>
    </w:p>
    <w:p w14:paraId="71963825" w14:textId="77777777" w:rsidR="00F03635" w:rsidRPr="00A555C2" w:rsidRDefault="00F03635" w:rsidP="00F03635">
      <w:pPr>
        <w:rPr>
          <w:lang w:eastAsia="en-US"/>
        </w:rPr>
      </w:pPr>
    </w:p>
    <w:p w14:paraId="0033C116" w14:textId="70493D90" w:rsidR="009223F1" w:rsidRDefault="009223F1" w:rsidP="009223F1">
      <w:pPr>
        <w:keepNext/>
        <w:pBdr>
          <w:top w:val="single" w:sz="4" w:space="1" w:color="000000"/>
        </w:pBdr>
        <w:rPr>
          <w:lang w:eastAsia="en-US"/>
        </w:rPr>
      </w:pPr>
      <w:r w:rsidRPr="00A555C2">
        <w:rPr>
          <w:color w:val="0000FF"/>
          <w:lang w:eastAsia="en-US"/>
        </w:rPr>
        <w:t>S2-2107545</w:t>
      </w:r>
      <w:r>
        <w:rPr>
          <w:lang w:eastAsia="en-US"/>
        </w:rPr>
        <w:t xml:space="preserve"> (LS OUT) [DRAFT] LS reply for supporting SAI (Source: Huawei,</w:t>
      </w:r>
      <w:r w:rsidR="00302D69">
        <w:rPr>
          <w:lang w:eastAsia="en-US"/>
        </w:rPr>
        <w:t xml:space="preserve"> </w:t>
      </w:r>
      <w:proofErr w:type="spellStart"/>
      <w:r>
        <w:rPr>
          <w:lang w:eastAsia="en-US"/>
        </w:rPr>
        <w:t>HiSilicon</w:t>
      </w:r>
      <w:proofErr w:type="spellEnd"/>
      <w:r>
        <w:rPr>
          <w:lang w:eastAsia="en-US"/>
        </w:rPr>
        <w:t>)</w:t>
      </w:r>
    </w:p>
    <w:p w14:paraId="5C831D84" w14:textId="77777777" w:rsidR="009223F1" w:rsidRPr="00A555C2" w:rsidRDefault="009223F1" w:rsidP="009223F1">
      <w:pPr>
        <w:pStyle w:val="FP"/>
        <w:keepNext/>
        <w:rPr>
          <w:b/>
          <w:bCs/>
          <w:lang w:eastAsia="en-US"/>
        </w:rPr>
      </w:pPr>
      <w:r w:rsidRPr="00A555C2">
        <w:rPr>
          <w:b/>
          <w:bCs/>
          <w:lang w:eastAsia="en-US"/>
        </w:rPr>
        <w:t>e-mail comments:</w:t>
      </w:r>
    </w:p>
    <w:p w14:paraId="2D103775" w14:textId="77777777" w:rsidR="009223F1" w:rsidRPr="00A555C2" w:rsidRDefault="009223F1" w:rsidP="009223F1">
      <w:pPr>
        <w:pStyle w:val="FP"/>
        <w:keepNext/>
        <w:rPr>
          <w:i/>
          <w:iCs/>
          <w:lang w:eastAsia="en-US"/>
        </w:rPr>
      </w:pPr>
      <w:r w:rsidRPr="00A555C2">
        <w:rPr>
          <w:i/>
          <w:iCs/>
          <w:lang w:eastAsia="en-US"/>
        </w:rPr>
        <w:t>Robbie (Ericsson) provides r01 to merge 7200 in</w:t>
      </w:r>
    </w:p>
    <w:p w14:paraId="622C57F2" w14:textId="77777777" w:rsidR="009223F1" w:rsidRPr="00A555C2" w:rsidRDefault="009223F1" w:rsidP="009223F1">
      <w:pPr>
        <w:pStyle w:val="FP"/>
        <w:keepNext/>
        <w:rPr>
          <w:i/>
          <w:iCs/>
          <w:lang w:eastAsia="en-US"/>
        </w:rPr>
      </w:pPr>
      <w:r w:rsidRPr="00A555C2">
        <w:rPr>
          <w:i/>
          <w:iCs/>
          <w:lang w:eastAsia="en-US"/>
        </w:rPr>
        <w:t>Thomas (Nokia) provides r02</w:t>
      </w:r>
    </w:p>
    <w:p w14:paraId="5A36D3F3" w14:textId="77777777" w:rsidR="009223F1" w:rsidRPr="00A555C2" w:rsidRDefault="009223F1" w:rsidP="009223F1">
      <w:pPr>
        <w:pStyle w:val="FP"/>
        <w:keepNext/>
        <w:rPr>
          <w:i/>
          <w:iCs/>
          <w:lang w:eastAsia="en-US"/>
        </w:rPr>
      </w:pPr>
      <w:r w:rsidRPr="00A555C2">
        <w:rPr>
          <w:i/>
          <w:iCs/>
          <w:lang w:eastAsia="en-US"/>
        </w:rPr>
        <w:t>Robbie (Ericsson) provides r03</w:t>
      </w:r>
    </w:p>
    <w:p w14:paraId="046E06D8" w14:textId="77777777" w:rsidR="009223F1" w:rsidRPr="00A555C2" w:rsidRDefault="009223F1" w:rsidP="009223F1">
      <w:pPr>
        <w:pStyle w:val="FP"/>
        <w:keepNext/>
        <w:rPr>
          <w:i/>
          <w:iCs/>
          <w:lang w:eastAsia="en-US"/>
        </w:rPr>
      </w:pPr>
      <w:proofErr w:type="spellStart"/>
      <w:r w:rsidRPr="00A555C2">
        <w:rPr>
          <w:i/>
          <w:iCs/>
          <w:lang w:eastAsia="en-US"/>
        </w:rPr>
        <w:t>zhendong</w:t>
      </w:r>
      <w:proofErr w:type="spellEnd"/>
      <w:r w:rsidRPr="00A555C2">
        <w:rPr>
          <w:i/>
          <w:iCs/>
          <w:lang w:eastAsia="en-US"/>
        </w:rPr>
        <w:t xml:space="preserve"> (ZTE) provides the r04.</w:t>
      </w:r>
    </w:p>
    <w:p w14:paraId="0C093FB9" w14:textId="77777777" w:rsidR="009223F1" w:rsidRPr="00A555C2" w:rsidRDefault="009223F1" w:rsidP="009223F1">
      <w:pPr>
        <w:pStyle w:val="FP"/>
        <w:keepNext/>
        <w:rPr>
          <w:i/>
          <w:iCs/>
          <w:lang w:eastAsia="en-US"/>
        </w:rPr>
      </w:pPr>
      <w:r w:rsidRPr="00A555C2">
        <w:rPr>
          <w:i/>
          <w:iCs/>
          <w:lang w:eastAsia="en-US"/>
        </w:rPr>
        <w:t>Thomas(Nokia) objects against r00, r01 and r03</w:t>
      </w:r>
    </w:p>
    <w:p w14:paraId="59DE58F9" w14:textId="77777777" w:rsidR="009223F1" w:rsidRPr="00A555C2" w:rsidRDefault="009223F1" w:rsidP="009223F1">
      <w:pPr>
        <w:pStyle w:val="FP"/>
        <w:keepNext/>
        <w:rPr>
          <w:i/>
          <w:iCs/>
          <w:lang w:eastAsia="en-US"/>
        </w:rPr>
      </w:pPr>
      <w:r w:rsidRPr="00A555C2">
        <w:rPr>
          <w:i/>
          <w:iCs/>
          <w:lang w:eastAsia="en-US"/>
        </w:rPr>
        <w:t>Thomas (Nokia) provides the r05 and objects against r04</w:t>
      </w:r>
    </w:p>
    <w:p w14:paraId="42082E36" w14:textId="77777777" w:rsidR="009223F1" w:rsidRPr="00A555C2" w:rsidRDefault="009223F1" w:rsidP="009223F1">
      <w:pPr>
        <w:pStyle w:val="FP"/>
        <w:keepNext/>
        <w:rPr>
          <w:i/>
          <w:iCs/>
          <w:lang w:eastAsia="en-US"/>
        </w:rPr>
      </w:pPr>
      <w:r w:rsidRPr="00A555C2">
        <w:rPr>
          <w:i/>
          <w:iCs/>
          <w:lang w:eastAsia="en-US"/>
        </w:rPr>
        <w:t>==== Revisions Deadline ====</w:t>
      </w:r>
    </w:p>
    <w:p w14:paraId="4EE19AB8" w14:textId="77777777" w:rsidR="009223F1" w:rsidRPr="00A555C2" w:rsidRDefault="009223F1" w:rsidP="009223F1">
      <w:pPr>
        <w:pStyle w:val="FP"/>
        <w:keepNext/>
        <w:rPr>
          <w:i/>
          <w:iCs/>
          <w:lang w:eastAsia="en-US"/>
        </w:rPr>
      </w:pPr>
      <w:proofErr w:type="spellStart"/>
      <w:r w:rsidRPr="00A555C2">
        <w:rPr>
          <w:i/>
          <w:iCs/>
          <w:lang w:eastAsia="en-US"/>
        </w:rPr>
        <w:t>zhendong</w:t>
      </w:r>
      <w:proofErr w:type="spellEnd"/>
      <w:r w:rsidRPr="00A555C2">
        <w:rPr>
          <w:i/>
          <w:iCs/>
          <w:lang w:eastAsia="en-US"/>
        </w:rPr>
        <w:t xml:space="preserve"> (ZTE) object r05.</w:t>
      </w:r>
    </w:p>
    <w:p w14:paraId="3FF95B29" w14:textId="77777777" w:rsidR="009223F1" w:rsidRPr="00A555C2" w:rsidRDefault="009223F1" w:rsidP="009223F1">
      <w:pPr>
        <w:pStyle w:val="FP"/>
        <w:keepNext/>
        <w:rPr>
          <w:i/>
          <w:iCs/>
          <w:lang w:eastAsia="en-US"/>
        </w:rPr>
      </w:pPr>
      <w:r w:rsidRPr="00A555C2">
        <w:rPr>
          <w:i/>
          <w:iCs/>
          <w:lang w:eastAsia="en-US"/>
        </w:rPr>
        <w:t>Thomas (Nokia) object r00, r01, r03, r05</w:t>
      </w:r>
    </w:p>
    <w:p w14:paraId="5C2B1753" w14:textId="77777777" w:rsidR="009223F1" w:rsidRPr="00A555C2" w:rsidRDefault="009223F1" w:rsidP="009223F1">
      <w:pPr>
        <w:pStyle w:val="FP"/>
        <w:keepNext/>
        <w:rPr>
          <w:i/>
          <w:iCs/>
          <w:lang w:eastAsia="en-US"/>
        </w:rPr>
      </w:pPr>
      <w:r w:rsidRPr="00A555C2">
        <w:rPr>
          <w:i/>
          <w:iCs/>
          <w:lang w:eastAsia="en-US"/>
        </w:rPr>
        <w:t>Suggest either a late revision or postponing the LS</w:t>
      </w:r>
    </w:p>
    <w:p w14:paraId="7C2AA669" w14:textId="77777777" w:rsidR="009223F1" w:rsidRPr="00A555C2" w:rsidRDefault="009223F1" w:rsidP="009223F1">
      <w:pPr>
        <w:pStyle w:val="FP"/>
        <w:keepNext/>
        <w:rPr>
          <w:i/>
          <w:iCs/>
          <w:lang w:eastAsia="en-US"/>
        </w:rPr>
      </w:pPr>
      <w:r w:rsidRPr="00A555C2">
        <w:rPr>
          <w:i/>
          <w:iCs/>
          <w:lang w:eastAsia="en-US"/>
        </w:rPr>
        <w:t>Tao(VC) I did not see objection to r02. Can we go with r02 or work offline for an agreeable version?</w:t>
      </w:r>
    </w:p>
    <w:p w14:paraId="0B3F137E" w14:textId="77777777" w:rsidR="009223F1" w:rsidRPr="00A555C2" w:rsidRDefault="009223F1" w:rsidP="009223F1">
      <w:pPr>
        <w:pStyle w:val="FP"/>
        <w:keepNext/>
        <w:rPr>
          <w:i/>
          <w:iCs/>
          <w:lang w:eastAsia="en-US"/>
        </w:rPr>
      </w:pPr>
      <w:proofErr w:type="spellStart"/>
      <w:r w:rsidRPr="00A555C2">
        <w:rPr>
          <w:i/>
          <w:iCs/>
          <w:lang w:eastAsia="en-US"/>
        </w:rPr>
        <w:t>zhendong</w:t>
      </w:r>
      <w:proofErr w:type="spellEnd"/>
      <w:r w:rsidRPr="00A555C2">
        <w:rPr>
          <w:i/>
          <w:iCs/>
          <w:lang w:eastAsia="en-US"/>
        </w:rPr>
        <w:t xml:space="preserve"> (ZTE) object r02.</w:t>
      </w:r>
    </w:p>
    <w:p w14:paraId="0DDB7A4E" w14:textId="77777777" w:rsidR="009223F1" w:rsidRPr="00A555C2" w:rsidRDefault="009223F1" w:rsidP="009223F1">
      <w:pPr>
        <w:pStyle w:val="FP"/>
        <w:keepNext/>
        <w:rPr>
          <w:i/>
          <w:iCs/>
          <w:lang w:eastAsia="en-US"/>
        </w:rPr>
      </w:pPr>
      <w:proofErr w:type="spellStart"/>
      <w:r w:rsidRPr="00A555C2">
        <w:rPr>
          <w:i/>
          <w:iCs/>
          <w:lang w:eastAsia="en-US"/>
        </w:rPr>
        <w:t>LiMeng</w:t>
      </w:r>
      <w:proofErr w:type="spellEnd"/>
      <w:r w:rsidRPr="00A555C2">
        <w:rPr>
          <w:i/>
          <w:iCs/>
          <w:lang w:eastAsia="en-US"/>
        </w:rPr>
        <w:t xml:space="preserve"> (Huawei) suggests to work out an agreeable version and send the LS.</w:t>
      </w:r>
    </w:p>
    <w:p w14:paraId="37EFB849" w14:textId="77777777" w:rsidR="009223F1" w:rsidRPr="00A555C2" w:rsidRDefault="009223F1" w:rsidP="009223F1">
      <w:pPr>
        <w:pStyle w:val="FP"/>
        <w:keepNext/>
        <w:rPr>
          <w:i/>
          <w:iCs/>
          <w:lang w:eastAsia="en-US"/>
        </w:rPr>
      </w:pPr>
      <w:proofErr w:type="spellStart"/>
      <w:r w:rsidRPr="00A555C2">
        <w:rPr>
          <w:i/>
          <w:iCs/>
          <w:lang w:eastAsia="en-US"/>
        </w:rPr>
        <w:t>LiMeng</w:t>
      </w:r>
      <w:proofErr w:type="spellEnd"/>
      <w:r w:rsidRPr="00A555C2">
        <w:rPr>
          <w:i/>
          <w:iCs/>
          <w:lang w:eastAsia="en-US"/>
        </w:rPr>
        <w:t xml:space="preserve"> (Huawei) provides r06 in the draft folder.</w:t>
      </w:r>
    </w:p>
    <w:p w14:paraId="027D99F8" w14:textId="77777777" w:rsidR="009223F1" w:rsidRPr="00A555C2" w:rsidRDefault="009223F1" w:rsidP="009223F1">
      <w:pPr>
        <w:pStyle w:val="FP"/>
        <w:keepNext/>
        <w:rPr>
          <w:i/>
          <w:iCs/>
          <w:lang w:eastAsia="en-US"/>
        </w:rPr>
      </w:pPr>
      <w:r w:rsidRPr="00A555C2">
        <w:rPr>
          <w:i/>
          <w:iCs/>
          <w:lang w:eastAsia="en-US"/>
        </w:rPr>
        <w:t>Thomas(Nokia) can accept r06</w:t>
      </w:r>
    </w:p>
    <w:p w14:paraId="27888394" w14:textId="77777777" w:rsidR="009223F1" w:rsidRPr="00A555C2" w:rsidRDefault="009223F1" w:rsidP="009223F1">
      <w:pPr>
        <w:pStyle w:val="FP"/>
        <w:keepNext/>
        <w:rPr>
          <w:i/>
          <w:iCs/>
          <w:lang w:eastAsia="en-US"/>
        </w:rPr>
      </w:pPr>
      <w:r w:rsidRPr="00A555C2">
        <w:rPr>
          <w:i/>
          <w:iCs/>
          <w:lang w:eastAsia="en-US"/>
        </w:rPr>
        <w:t>Robbie(Ericsson) provides r07 in the draft folder</w:t>
      </w:r>
    </w:p>
    <w:p w14:paraId="3B2C9F5B" w14:textId="77777777" w:rsidR="009223F1" w:rsidRPr="00A555C2" w:rsidRDefault="009223F1" w:rsidP="009223F1">
      <w:pPr>
        <w:pStyle w:val="FP"/>
        <w:keepNext/>
        <w:rPr>
          <w:i/>
          <w:iCs/>
          <w:lang w:eastAsia="en-US"/>
        </w:rPr>
      </w:pPr>
      <w:r w:rsidRPr="00A555C2">
        <w:rPr>
          <w:i/>
          <w:iCs/>
          <w:lang w:eastAsia="en-US"/>
        </w:rPr>
        <w:t>==== Comments Deadline ====</w:t>
      </w:r>
    </w:p>
    <w:p w14:paraId="39EA47B1" w14:textId="77777777" w:rsidR="009223F1" w:rsidRPr="00A555C2" w:rsidRDefault="009223F1" w:rsidP="009223F1">
      <w:pPr>
        <w:pStyle w:val="FP"/>
        <w:keepNext/>
        <w:rPr>
          <w:i/>
          <w:iCs/>
          <w:lang w:eastAsia="en-US"/>
        </w:rPr>
      </w:pPr>
      <w:proofErr w:type="spellStart"/>
      <w:r w:rsidRPr="00A555C2">
        <w:rPr>
          <w:i/>
          <w:iCs/>
          <w:lang w:eastAsia="en-US"/>
        </w:rPr>
        <w:t>LiMeng</w:t>
      </w:r>
      <w:proofErr w:type="spellEnd"/>
      <w:r w:rsidRPr="00A555C2">
        <w:rPr>
          <w:i/>
          <w:iCs/>
          <w:lang w:eastAsia="en-US"/>
        </w:rPr>
        <w:t xml:space="preserve"> (Huawei) provides r08 with removing all SIB-related description.</w:t>
      </w:r>
    </w:p>
    <w:p w14:paraId="6BCD1EC6" w14:textId="77777777" w:rsidR="009223F1" w:rsidRPr="00A555C2" w:rsidRDefault="009223F1" w:rsidP="009223F1">
      <w:pPr>
        <w:pStyle w:val="FP"/>
        <w:keepNext/>
        <w:rPr>
          <w:i/>
          <w:iCs/>
          <w:lang w:eastAsia="en-US"/>
        </w:rPr>
      </w:pPr>
    </w:p>
    <w:p w14:paraId="37228B17" w14:textId="77777777" w:rsidR="009223F1" w:rsidRPr="00A555C2" w:rsidRDefault="009223F1" w:rsidP="009223F1">
      <w:pPr>
        <w:keepNext/>
        <w:rPr>
          <w:b/>
          <w:bCs/>
          <w:lang w:eastAsia="en-US"/>
        </w:rPr>
      </w:pPr>
      <w:r w:rsidRPr="00A555C2">
        <w:rPr>
          <w:b/>
          <w:bCs/>
          <w:lang w:eastAsia="en-US"/>
        </w:rPr>
        <w:t>Discussion and conclusion:</w:t>
      </w:r>
    </w:p>
    <w:p w14:paraId="38EF932A" w14:textId="204CC88E" w:rsidR="009223F1" w:rsidRPr="009223F1" w:rsidRDefault="009223F1" w:rsidP="009223F1">
      <w:pPr>
        <w:rPr>
          <w:lang w:eastAsia="en-US"/>
        </w:rPr>
      </w:pPr>
      <w:r w:rsidRPr="009223F1">
        <w:rPr>
          <w:color w:val="0000FF"/>
          <w:lang w:eastAsia="en-US"/>
        </w:rPr>
        <w:t>S2-2107545r07</w:t>
      </w:r>
      <w:r>
        <w:rPr>
          <w:lang w:eastAsia="en-US"/>
        </w:rPr>
        <w:t xml:space="preserve"> with some changes to the answer to Q2 was proposed. This was agreed and revised to </w:t>
      </w:r>
      <w:r w:rsidRPr="009223F1">
        <w:rPr>
          <w:color w:val="0000FF"/>
          <w:lang w:eastAsia="en-US"/>
        </w:rPr>
        <w:t>S2-2108175</w:t>
      </w:r>
      <w:r>
        <w:t xml:space="preserve">, which was </w:t>
      </w:r>
      <w:r w:rsidRPr="00C3284B">
        <w:rPr>
          <w:color w:val="FF0000"/>
          <w:lang w:eastAsia="en-US"/>
        </w:rPr>
        <w:t>approved</w:t>
      </w:r>
      <w:r>
        <w:t>.</w:t>
      </w:r>
    </w:p>
    <w:p w14:paraId="61638B5A" w14:textId="77777777" w:rsidR="00F03635" w:rsidRPr="00A555C2" w:rsidRDefault="00F03635" w:rsidP="00F03635">
      <w:pPr>
        <w:rPr>
          <w:lang w:eastAsia="en-US"/>
        </w:rPr>
      </w:pPr>
    </w:p>
    <w:p w14:paraId="552B796D" w14:textId="77777777" w:rsidR="009223F1" w:rsidRDefault="009223F1" w:rsidP="009223F1">
      <w:pPr>
        <w:keepNext/>
        <w:pBdr>
          <w:top w:val="single" w:sz="4" w:space="1" w:color="000000"/>
        </w:pBdr>
        <w:rPr>
          <w:lang w:eastAsia="en-US"/>
        </w:rPr>
      </w:pPr>
      <w:r w:rsidRPr="00A555C2">
        <w:rPr>
          <w:color w:val="0000FF"/>
          <w:lang w:eastAsia="en-US"/>
        </w:rPr>
        <w:t>S2-2107576</w:t>
      </w:r>
      <w:r>
        <w:rPr>
          <w:lang w:eastAsia="en-US"/>
        </w:rPr>
        <w:t xml:space="preserve"> (LS OUT) [DRAFT] Reply LS on EPS support for IoT NTN in Rel-17 (Source: MediaTek Inc.)</w:t>
      </w:r>
    </w:p>
    <w:p w14:paraId="7FDE3584" w14:textId="77777777" w:rsidR="009223F1" w:rsidRPr="00A555C2" w:rsidRDefault="009223F1" w:rsidP="009223F1">
      <w:pPr>
        <w:pStyle w:val="FP"/>
        <w:keepNext/>
        <w:rPr>
          <w:b/>
          <w:bCs/>
          <w:lang w:eastAsia="en-US"/>
        </w:rPr>
      </w:pPr>
      <w:r w:rsidRPr="00A555C2">
        <w:rPr>
          <w:b/>
          <w:bCs/>
          <w:lang w:eastAsia="en-US"/>
        </w:rPr>
        <w:t>e-mail comments:</w:t>
      </w:r>
    </w:p>
    <w:p w14:paraId="0AB810E0" w14:textId="77777777" w:rsidR="009223F1" w:rsidRPr="00A555C2" w:rsidRDefault="009223F1" w:rsidP="009223F1">
      <w:pPr>
        <w:pStyle w:val="FP"/>
        <w:keepNext/>
        <w:rPr>
          <w:i/>
          <w:iCs/>
          <w:lang w:eastAsia="en-US"/>
        </w:rPr>
      </w:pPr>
      <w:r w:rsidRPr="00A555C2">
        <w:rPr>
          <w:i/>
          <w:iCs/>
          <w:lang w:eastAsia="en-US"/>
        </w:rPr>
        <w:t>Guillaume (MediaTek Inc.) provides r01 in the Drafts folder.</w:t>
      </w:r>
    </w:p>
    <w:p w14:paraId="526C2808" w14:textId="77777777" w:rsidR="009223F1" w:rsidRPr="00A555C2" w:rsidRDefault="009223F1" w:rsidP="009223F1">
      <w:pPr>
        <w:pStyle w:val="FP"/>
        <w:keepNext/>
        <w:rPr>
          <w:i/>
          <w:iCs/>
          <w:lang w:eastAsia="en-US"/>
        </w:rPr>
      </w:pPr>
      <w:r w:rsidRPr="00A555C2">
        <w:rPr>
          <w:i/>
          <w:iCs/>
          <w:lang w:eastAsia="en-US"/>
        </w:rPr>
        <w:t>Relja (TNO) supports r01.</w:t>
      </w:r>
    </w:p>
    <w:p w14:paraId="1A489FC3" w14:textId="77777777" w:rsidR="009223F1" w:rsidRPr="00A555C2" w:rsidRDefault="009223F1" w:rsidP="009223F1">
      <w:pPr>
        <w:pStyle w:val="FP"/>
        <w:keepNext/>
        <w:rPr>
          <w:i/>
          <w:iCs/>
          <w:lang w:eastAsia="en-US"/>
        </w:rPr>
      </w:pPr>
      <w:r w:rsidRPr="00A555C2">
        <w:rPr>
          <w:i/>
          <w:iCs/>
          <w:lang w:eastAsia="en-US"/>
        </w:rPr>
        <w:t>Hannu (Nokia) supports r01 and considers late revision justified as it reflects the discussions during the meeting.</w:t>
      </w:r>
    </w:p>
    <w:p w14:paraId="6F25C20C" w14:textId="77777777" w:rsidR="009223F1" w:rsidRPr="00A555C2" w:rsidRDefault="009223F1" w:rsidP="009223F1">
      <w:pPr>
        <w:pStyle w:val="FP"/>
        <w:keepNext/>
        <w:rPr>
          <w:i/>
          <w:iCs/>
          <w:lang w:eastAsia="en-US"/>
        </w:rPr>
      </w:pPr>
      <w:r w:rsidRPr="00A555C2">
        <w:rPr>
          <w:i/>
          <w:iCs/>
          <w:lang w:eastAsia="en-US"/>
        </w:rPr>
        <w:t>==== Comments Deadline ====</w:t>
      </w:r>
    </w:p>
    <w:p w14:paraId="169227C5" w14:textId="77777777" w:rsidR="009223F1" w:rsidRPr="00A555C2" w:rsidRDefault="009223F1" w:rsidP="009223F1">
      <w:pPr>
        <w:pStyle w:val="FP"/>
        <w:keepNext/>
        <w:rPr>
          <w:i/>
          <w:iCs/>
          <w:lang w:eastAsia="en-US"/>
        </w:rPr>
      </w:pPr>
    </w:p>
    <w:p w14:paraId="000C6924" w14:textId="77777777" w:rsidR="009223F1" w:rsidRPr="00A555C2" w:rsidRDefault="009223F1" w:rsidP="009223F1">
      <w:pPr>
        <w:keepNext/>
        <w:rPr>
          <w:b/>
          <w:bCs/>
          <w:lang w:eastAsia="en-US"/>
        </w:rPr>
      </w:pPr>
      <w:r w:rsidRPr="00A555C2">
        <w:rPr>
          <w:b/>
          <w:bCs/>
          <w:lang w:eastAsia="en-US"/>
        </w:rPr>
        <w:t>Discussion and conclusion:</w:t>
      </w:r>
    </w:p>
    <w:p w14:paraId="772A42DF" w14:textId="57B3B7FD" w:rsidR="009223F1" w:rsidRPr="009223F1" w:rsidRDefault="009223F1" w:rsidP="009223F1">
      <w:pPr>
        <w:rPr>
          <w:lang w:eastAsia="en-US"/>
        </w:rPr>
      </w:pPr>
      <w:r>
        <w:rPr>
          <w:lang w:eastAsia="en-US"/>
        </w:rPr>
        <w:t xml:space="preserve">Qualcomm commented that this would require a change to the WID as the issue is currently out of scope. Huawei commented that there should be a conclusion on the technical solution at the next meeting. Nokia commented that </w:t>
      </w:r>
      <w:r w:rsidRPr="009223F1">
        <w:rPr>
          <w:color w:val="0000FF"/>
          <w:lang w:eastAsia="en-US"/>
        </w:rPr>
        <w:t>S2-2107576r01</w:t>
      </w:r>
      <w:r>
        <w:rPr>
          <w:lang w:eastAsia="en-US"/>
        </w:rPr>
        <w:t xml:space="preserve"> is in line with the current agreements. Qualcomm asked to add a statement that the SA WG2 WID has not yet been updated. This was agreed and</w:t>
      </w:r>
      <w:r w:rsidRPr="009223F1">
        <w:rPr>
          <w:color w:val="0000FF"/>
          <w:lang w:eastAsia="en-US"/>
        </w:rPr>
        <w:t xml:space="preserve"> S2-2107576r01</w:t>
      </w:r>
      <w:r>
        <w:rPr>
          <w:lang w:eastAsia="en-US"/>
        </w:rPr>
        <w:t xml:space="preserve"> with this modification was agreed and revised in </w:t>
      </w:r>
      <w:r w:rsidRPr="009223F1">
        <w:rPr>
          <w:color w:val="0000FF"/>
          <w:lang w:eastAsia="en-US"/>
        </w:rPr>
        <w:t>S2-2108176</w:t>
      </w:r>
      <w:r>
        <w:rPr>
          <w:lang w:eastAsia="en-US"/>
        </w:rPr>
        <w:t xml:space="preserve">, which was </w:t>
      </w:r>
      <w:r w:rsidRPr="009223F1">
        <w:rPr>
          <w:color w:val="FF0000"/>
          <w:lang w:eastAsia="en-US"/>
        </w:rPr>
        <w:t>approved</w:t>
      </w:r>
      <w:r>
        <w:t>.</w:t>
      </w:r>
    </w:p>
    <w:p w14:paraId="27F81D0E" w14:textId="77777777" w:rsidR="00F03635" w:rsidRPr="00A555C2" w:rsidRDefault="00F03635" w:rsidP="00F03635">
      <w:pPr>
        <w:rPr>
          <w:lang w:eastAsia="en-US"/>
        </w:rPr>
      </w:pPr>
    </w:p>
    <w:p w14:paraId="632E69EB" w14:textId="77777777" w:rsidR="009223F1" w:rsidRDefault="009223F1" w:rsidP="009223F1">
      <w:pPr>
        <w:keepNext/>
        <w:pBdr>
          <w:top w:val="single" w:sz="4" w:space="1" w:color="000000"/>
        </w:pBdr>
        <w:rPr>
          <w:lang w:eastAsia="en-US"/>
        </w:rPr>
      </w:pPr>
      <w:r w:rsidRPr="00A555C2">
        <w:rPr>
          <w:color w:val="0000FF"/>
          <w:lang w:eastAsia="en-US"/>
        </w:rPr>
        <w:t>S2-2108091</w:t>
      </w:r>
      <w:r>
        <w:rPr>
          <w:lang w:eastAsia="en-US"/>
        </w:rPr>
        <w:t xml:space="preserve"> (LS OUT) [DRAFT] LS reply on limited service availability of an SNPN (Source: vivo)</w:t>
      </w:r>
    </w:p>
    <w:p w14:paraId="06A239BC" w14:textId="77777777" w:rsidR="009223F1" w:rsidRPr="00A555C2" w:rsidRDefault="009223F1" w:rsidP="009223F1">
      <w:pPr>
        <w:keepNext/>
        <w:rPr>
          <w:b/>
          <w:bCs/>
          <w:lang w:eastAsia="en-US"/>
        </w:rPr>
      </w:pPr>
      <w:r w:rsidRPr="00A555C2">
        <w:rPr>
          <w:b/>
          <w:bCs/>
          <w:lang w:eastAsia="en-US"/>
        </w:rPr>
        <w:t>Discussion and conclusion:</w:t>
      </w:r>
    </w:p>
    <w:p w14:paraId="188DA137" w14:textId="5414AA7B" w:rsidR="009223F1" w:rsidRPr="009223F1" w:rsidRDefault="009223F1" w:rsidP="009223F1">
      <w:pPr>
        <w:rPr>
          <w:lang w:eastAsia="en-US"/>
        </w:rPr>
      </w:pPr>
      <w:r>
        <w:rPr>
          <w:lang w:eastAsia="en-US"/>
        </w:rPr>
        <w:t xml:space="preserve">Revision of </w:t>
      </w:r>
      <w:r w:rsidRPr="009223F1">
        <w:rPr>
          <w:color w:val="0000FF"/>
          <w:lang w:eastAsia="en-US"/>
        </w:rPr>
        <w:t>S2-2107094r07</w:t>
      </w:r>
      <w:r>
        <w:rPr>
          <w:lang w:eastAsia="en-US"/>
        </w:rPr>
        <w:t xml:space="preserve">. Qualcomm commented that there is an issue in this revision. Vivo suggested r08 should be acceptable, but was provided after the deadline. The changes were fairly extensive and it was suggested to take this instead of r07. </w:t>
      </w:r>
      <w:r w:rsidRPr="009223F1">
        <w:rPr>
          <w:color w:val="0000FF"/>
          <w:lang w:eastAsia="en-US"/>
        </w:rPr>
        <w:t>S2-210</w:t>
      </w:r>
      <w:r>
        <w:rPr>
          <w:color w:val="0000FF"/>
          <w:lang w:eastAsia="en-US"/>
        </w:rPr>
        <w:t>7094</w:t>
      </w:r>
      <w:r w:rsidRPr="009223F1">
        <w:rPr>
          <w:color w:val="0000FF"/>
          <w:lang w:eastAsia="en-US"/>
        </w:rPr>
        <w:t>r0</w:t>
      </w:r>
      <w:r>
        <w:rPr>
          <w:color w:val="0000FF"/>
          <w:lang w:eastAsia="en-US"/>
        </w:rPr>
        <w:t>8</w:t>
      </w:r>
      <w:r>
        <w:t xml:space="preserve"> was agreed and should be used to produce </w:t>
      </w:r>
      <w:r w:rsidRPr="009223F1">
        <w:rPr>
          <w:color w:val="0000FF"/>
          <w:lang w:eastAsia="en-US"/>
        </w:rPr>
        <w:t>S2-2108091</w:t>
      </w:r>
      <w:r>
        <w:t xml:space="preserve">, which was </w:t>
      </w:r>
      <w:r w:rsidRPr="00C3284B">
        <w:rPr>
          <w:color w:val="FF0000"/>
          <w:lang w:eastAsia="en-US"/>
        </w:rPr>
        <w:t>approved</w:t>
      </w:r>
      <w:r>
        <w:t>.</w:t>
      </w:r>
    </w:p>
    <w:p w14:paraId="64AD3269" w14:textId="77777777" w:rsidR="00F03635" w:rsidRPr="00A555C2" w:rsidRDefault="00F03635" w:rsidP="00F03635">
      <w:pPr>
        <w:rPr>
          <w:lang w:eastAsia="en-US"/>
        </w:rPr>
      </w:pPr>
    </w:p>
    <w:p w14:paraId="4C225CE3" w14:textId="77777777" w:rsidR="009223F1" w:rsidRDefault="009223F1" w:rsidP="009223F1">
      <w:pPr>
        <w:keepNext/>
        <w:pBdr>
          <w:top w:val="single" w:sz="4" w:space="1" w:color="000000"/>
        </w:pBdr>
        <w:rPr>
          <w:lang w:eastAsia="en-US"/>
        </w:rPr>
      </w:pPr>
      <w:r w:rsidRPr="00A555C2">
        <w:rPr>
          <w:color w:val="0000FF"/>
          <w:lang w:eastAsia="en-US"/>
        </w:rPr>
        <w:lastRenderedPageBreak/>
        <w:t>S2-2108098</w:t>
      </w:r>
      <w:r>
        <w:rPr>
          <w:lang w:eastAsia="en-US"/>
        </w:rPr>
        <w:t xml:space="preserve"> (CR) 23.501 CR3342R1: Clarification on network selection for ON-SNPN (Source: Xiaomi)</w:t>
      </w:r>
    </w:p>
    <w:p w14:paraId="5D524A9A" w14:textId="77777777" w:rsidR="009223F1" w:rsidRPr="00A555C2" w:rsidRDefault="009223F1" w:rsidP="009223F1">
      <w:pPr>
        <w:keepNext/>
        <w:rPr>
          <w:b/>
          <w:bCs/>
          <w:lang w:eastAsia="en-US"/>
        </w:rPr>
      </w:pPr>
      <w:r w:rsidRPr="00A555C2">
        <w:rPr>
          <w:b/>
          <w:bCs/>
          <w:lang w:eastAsia="en-US"/>
        </w:rPr>
        <w:t>Discussion and conclusion:</w:t>
      </w:r>
    </w:p>
    <w:p w14:paraId="376E0649" w14:textId="24B27CD1" w:rsidR="009223F1" w:rsidRDefault="009223F1" w:rsidP="009223F1">
      <w:pPr>
        <w:rPr>
          <w:lang w:eastAsia="en-US"/>
        </w:rPr>
      </w:pPr>
      <w:r>
        <w:rPr>
          <w:lang w:eastAsia="en-US"/>
        </w:rPr>
        <w:t xml:space="preserve">Revision of </w:t>
      </w:r>
      <w:r w:rsidRPr="009223F1">
        <w:rPr>
          <w:color w:val="0000FF"/>
          <w:lang w:eastAsia="en-US"/>
        </w:rPr>
        <w:t>S2-2107717r02</w:t>
      </w:r>
      <w:r>
        <w:rPr>
          <w:lang w:eastAsia="en-US"/>
        </w:rPr>
        <w:t>. Xiaomi suggested replacing 'in accordance with the pre-configured ON-SNPN selection information' with '</w:t>
      </w:r>
      <w:r w:rsidRPr="009223F1">
        <w:rPr>
          <w:lang w:eastAsia="en-US"/>
        </w:rPr>
        <w:t xml:space="preserve"> </w:t>
      </w:r>
      <w:r>
        <w:rPr>
          <w:lang w:eastAsia="en-US"/>
        </w:rPr>
        <w:t xml:space="preserve">as defined in clause 4.9.3.1.3 or 4.9.3.1.4 of TS 23.122 [17]'. The reason for change should also be aligned. This was agreed and </w:t>
      </w:r>
      <w:r>
        <w:t xml:space="preserve">should be used to produce </w:t>
      </w:r>
      <w:r w:rsidRPr="00A555C2">
        <w:rPr>
          <w:color w:val="0000FF"/>
          <w:lang w:eastAsia="en-US"/>
        </w:rPr>
        <w:t>S2-2108098</w:t>
      </w:r>
      <w:r>
        <w:t xml:space="preserve">, which was </w:t>
      </w:r>
      <w:r w:rsidRPr="00C3284B">
        <w:rPr>
          <w:color w:val="FF0000"/>
          <w:lang w:eastAsia="en-US"/>
        </w:rPr>
        <w:t>approved</w:t>
      </w:r>
      <w:r>
        <w:t>.</w:t>
      </w:r>
    </w:p>
    <w:p w14:paraId="2EBE11AC" w14:textId="77777777" w:rsidR="00F03635" w:rsidRPr="00A555C2" w:rsidRDefault="00F03635" w:rsidP="00F03635">
      <w:pPr>
        <w:rPr>
          <w:lang w:eastAsia="en-US"/>
        </w:rPr>
      </w:pPr>
    </w:p>
    <w:p w14:paraId="77057898" w14:textId="77777777" w:rsidR="009223F1" w:rsidRDefault="009223F1" w:rsidP="009223F1">
      <w:pPr>
        <w:keepNext/>
        <w:pBdr>
          <w:top w:val="single" w:sz="4" w:space="1" w:color="000000"/>
        </w:pBdr>
        <w:rPr>
          <w:lang w:eastAsia="en-US"/>
        </w:rPr>
      </w:pPr>
      <w:r w:rsidRPr="00A555C2">
        <w:rPr>
          <w:color w:val="0000FF"/>
          <w:lang w:eastAsia="en-US"/>
        </w:rPr>
        <w:t>S2-2108099</w:t>
      </w:r>
      <w:r>
        <w:rPr>
          <w:lang w:eastAsia="en-US"/>
        </w:rPr>
        <w:t xml:space="preserve"> (CR) 23.501 CR3254R1: Clarification on Remote provisioning of credentials - User Plane (Source: Ericsson)</w:t>
      </w:r>
    </w:p>
    <w:p w14:paraId="27F060C6" w14:textId="77777777" w:rsidR="009223F1" w:rsidRPr="00A555C2" w:rsidRDefault="009223F1" w:rsidP="009223F1">
      <w:pPr>
        <w:keepNext/>
        <w:rPr>
          <w:b/>
          <w:bCs/>
          <w:lang w:eastAsia="en-US"/>
        </w:rPr>
      </w:pPr>
      <w:r w:rsidRPr="00A555C2">
        <w:rPr>
          <w:b/>
          <w:bCs/>
          <w:lang w:eastAsia="en-US"/>
        </w:rPr>
        <w:t>Discussion and conclusion:</w:t>
      </w:r>
    </w:p>
    <w:p w14:paraId="4BBD41A7" w14:textId="3DDE753F" w:rsidR="009223F1" w:rsidRPr="009223F1" w:rsidRDefault="009223F1" w:rsidP="009223F1">
      <w:pPr>
        <w:rPr>
          <w:lang w:eastAsia="en-US"/>
        </w:rPr>
      </w:pPr>
      <w:r>
        <w:rPr>
          <w:lang w:eastAsia="en-US"/>
        </w:rPr>
        <w:t xml:space="preserve">Revision of </w:t>
      </w:r>
      <w:r w:rsidRPr="009223F1">
        <w:rPr>
          <w:color w:val="0000FF"/>
          <w:lang w:eastAsia="en-US"/>
        </w:rPr>
        <w:t>S2-2107182r02</w:t>
      </w:r>
      <w:r>
        <w:rPr>
          <w:lang w:eastAsia="en-US"/>
        </w:rPr>
        <w:t xml:space="preserve">. This was confirmed and </w:t>
      </w:r>
      <w:r w:rsidRPr="00A555C2">
        <w:rPr>
          <w:color w:val="0000FF"/>
          <w:lang w:eastAsia="en-US"/>
        </w:rPr>
        <w:t>S2-2108099</w:t>
      </w:r>
      <w:r>
        <w:t xml:space="preserve"> </w:t>
      </w:r>
      <w:r>
        <w:rPr>
          <w:lang w:eastAsia="en-US"/>
        </w:rPr>
        <w:t xml:space="preserve">was </w:t>
      </w:r>
      <w:r w:rsidRPr="009223F1">
        <w:rPr>
          <w:color w:val="FF0000"/>
          <w:lang w:eastAsia="en-US"/>
        </w:rPr>
        <w:t>approved</w:t>
      </w:r>
      <w:r>
        <w:t>.</w:t>
      </w:r>
    </w:p>
    <w:p w14:paraId="2E331BBA" w14:textId="77777777" w:rsidR="00F03635" w:rsidRPr="00A555C2" w:rsidRDefault="00F03635" w:rsidP="00F03635">
      <w:pPr>
        <w:rPr>
          <w:lang w:eastAsia="en-US"/>
        </w:rPr>
      </w:pPr>
    </w:p>
    <w:p w14:paraId="218EB45B" w14:textId="77777777" w:rsidR="009223F1" w:rsidRDefault="009223F1" w:rsidP="009223F1">
      <w:pPr>
        <w:pBdr>
          <w:top w:val="single" w:sz="4" w:space="1" w:color="000000"/>
        </w:pBdr>
        <w:rPr>
          <w:lang w:eastAsia="en-US"/>
        </w:rPr>
      </w:pPr>
      <w:r w:rsidRPr="00A555C2">
        <w:rPr>
          <w:color w:val="0000FF"/>
          <w:lang w:eastAsia="en-US"/>
        </w:rPr>
        <w:t>S2-2107692</w:t>
      </w:r>
      <w:r>
        <w:rPr>
          <w:lang w:eastAsia="en-US"/>
        </w:rPr>
        <w:t xml:space="preserve"> (CR) 23.548 CR0030: EAS rediscovery: Edge DNS Client based EAS (re-)discovery (Source: Qualcomm Incorporated, Vodafone, Deutsche Telekom, Telefonica, Verizon, NTT DoCoMo, Telecom Italia, AT&amp;T, Charter, Telstra, KDDI, </w:t>
      </w:r>
      <w:proofErr w:type="spellStart"/>
      <w:r>
        <w:rPr>
          <w:lang w:eastAsia="en-US"/>
        </w:rPr>
        <w:t>Matrixx</w:t>
      </w:r>
      <w:proofErr w:type="spellEnd"/>
      <w:r>
        <w:rPr>
          <w:lang w:eastAsia="en-US"/>
        </w:rPr>
        <w:t xml:space="preserve">, </w:t>
      </w:r>
      <w:proofErr w:type="spellStart"/>
      <w:r>
        <w:rPr>
          <w:lang w:eastAsia="en-US"/>
        </w:rPr>
        <w:t>Convida</w:t>
      </w:r>
      <w:proofErr w:type="spellEnd"/>
      <w:r>
        <w:rPr>
          <w:lang w:eastAsia="en-US"/>
        </w:rPr>
        <w:t xml:space="preserve"> Wireless, </w:t>
      </w:r>
      <w:proofErr w:type="spellStart"/>
      <w:r>
        <w:rPr>
          <w:lang w:eastAsia="en-US"/>
        </w:rPr>
        <w:t>InterDigital</w:t>
      </w:r>
      <w:proofErr w:type="spellEnd"/>
      <w:r>
        <w:rPr>
          <w:lang w:eastAsia="en-US"/>
        </w:rPr>
        <w:t xml:space="preserve">, T-Mobile USA, Rogers, Facebook, Orange, Rakuten Mobile, KPN, TNO, Ericsson, China Mobile, Nokia, Nokia Shanghai Bell, Reliance Jio, China Unicom, Huawei, </w:t>
      </w:r>
      <w:proofErr w:type="spellStart"/>
      <w:r>
        <w:rPr>
          <w:lang w:eastAsia="en-US"/>
        </w:rPr>
        <w:t>HiSilicon</w:t>
      </w:r>
      <w:proofErr w:type="spellEnd"/>
      <w:r>
        <w:rPr>
          <w:lang w:eastAsia="en-US"/>
        </w:rPr>
        <w:t xml:space="preserve">, NEC, </w:t>
      </w:r>
      <w:proofErr w:type="spellStart"/>
      <w:r>
        <w:rPr>
          <w:lang w:eastAsia="en-US"/>
        </w:rPr>
        <w:t>Sandvine</w:t>
      </w:r>
      <w:proofErr w:type="spellEnd"/>
      <w:r>
        <w:rPr>
          <w:lang w:eastAsia="en-US"/>
        </w:rPr>
        <w:t>, Amdocs)</w:t>
      </w:r>
    </w:p>
    <w:p w14:paraId="7AA9D701" w14:textId="77777777" w:rsidR="009223F1" w:rsidRPr="00A555C2" w:rsidRDefault="009223F1" w:rsidP="009223F1">
      <w:pPr>
        <w:pStyle w:val="FP"/>
        <w:keepNext/>
        <w:rPr>
          <w:b/>
          <w:bCs/>
          <w:i/>
          <w:iCs/>
          <w:lang w:eastAsia="en-US"/>
        </w:rPr>
      </w:pPr>
      <w:r w:rsidRPr="00A555C2">
        <w:rPr>
          <w:b/>
          <w:bCs/>
          <w:i/>
          <w:iCs/>
          <w:lang w:eastAsia="en-US"/>
        </w:rPr>
        <w:t>e-mail comments:</w:t>
      </w:r>
    </w:p>
    <w:p w14:paraId="60AA3A4C" w14:textId="77777777" w:rsidR="009223F1" w:rsidRPr="00A555C2" w:rsidRDefault="009223F1" w:rsidP="009223F1">
      <w:pPr>
        <w:pStyle w:val="FP"/>
        <w:keepNext/>
        <w:rPr>
          <w:i/>
          <w:iCs/>
          <w:lang w:eastAsia="en-US"/>
        </w:rPr>
      </w:pPr>
      <w:r w:rsidRPr="00A555C2">
        <w:rPr>
          <w:i/>
          <w:iCs/>
          <w:lang w:eastAsia="en-US"/>
        </w:rPr>
        <w:t>Sudeep (Apple) comments: not convinced on the need for EDC to resolve the EN. Points out that alternate proposal is available in 7372, 7374, 7377 and 7380.</w:t>
      </w:r>
    </w:p>
    <w:p w14:paraId="7D8B560A" w14:textId="77777777" w:rsidR="009223F1" w:rsidRPr="00A555C2" w:rsidRDefault="009223F1" w:rsidP="009223F1">
      <w:pPr>
        <w:pStyle w:val="FP"/>
        <w:keepNext/>
        <w:rPr>
          <w:i/>
          <w:iCs/>
          <w:lang w:eastAsia="en-US"/>
        </w:rPr>
      </w:pPr>
      <w:proofErr w:type="spellStart"/>
      <w:r w:rsidRPr="00A555C2">
        <w:rPr>
          <w:i/>
          <w:iCs/>
          <w:lang w:eastAsia="en-US"/>
        </w:rPr>
        <w:t>Huazhang</w:t>
      </w:r>
      <w:proofErr w:type="spellEnd"/>
      <w:r w:rsidRPr="00A555C2">
        <w:rPr>
          <w:i/>
          <w:iCs/>
          <w:lang w:eastAsia="en-US"/>
        </w:rPr>
        <w:t>(vivo) provides R01</w:t>
      </w:r>
    </w:p>
    <w:p w14:paraId="6570B511" w14:textId="77777777" w:rsidR="009223F1" w:rsidRPr="00A555C2" w:rsidRDefault="009223F1" w:rsidP="009223F1">
      <w:pPr>
        <w:pStyle w:val="FP"/>
        <w:keepNext/>
        <w:rPr>
          <w:i/>
          <w:iCs/>
          <w:lang w:eastAsia="en-US"/>
        </w:rPr>
      </w:pPr>
      <w:r w:rsidRPr="00A555C2">
        <w:rPr>
          <w:i/>
          <w:iCs/>
          <w:lang w:eastAsia="en-US"/>
        </w:rPr>
        <w:t>Riccardo (NTT DOCOMO) comments on R01</w:t>
      </w:r>
    </w:p>
    <w:p w14:paraId="2FDF3BB2" w14:textId="77777777" w:rsidR="009223F1" w:rsidRPr="00A555C2" w:rsidRDefault="009223F1" w:rsidP="009223F1">
      <w:pPr>
        <w:pStyle w:val="FP"/>
        <w:keepNext/>
        <w:rPr>
          <w:i/>
          <w:iCs/>
          <w:lang w:eastAsia="en-US"/>
        </w:rPr>
      </w:pPr>
      <w:proofErr w:type="spellStart"/>
      <w:r w:rsidRPr="00A555C2">
        <w:rPr>
          <w:i/>
          <w:iCs/>
          <w:lang w:eastAsia="en-US"/>
        </w:rPr>
        <w:t>Huazhang</w:t>
      </w:r>
      <w:proofErr w:type="spellEnd"/>
      <w:r w:rsidRPr="00A555C2">
        <w:rPr>
          <w:i/>
          <w:iCs/>
          <w:lang w:eastAsia="en-US"/>
        </w:rPr>
        <w:t xml:space="preserve"> (vivo) replies to Riccardo</w:t>
      </w:r>
    </w:p>
    <w:p w14:paraId="2201F26F" w14:textId="77777777" w:rsidR="009223F1" w:rsidRPr="00A555C2" w:rsidRDefault="009223F1" w:rsidP="009223F1">
      <w:pPr>
        <w:pStyle w:val="FP"/>
        <w:keepNext/>
        <w:rPr>
          <w:i/>
          <w:iCs/>
          <w:lang w:eastAsia="en-US"/>
        </w:rPr>
      </w:pPr>
      <w:r w:rsidRPr="00A555C2">
        <w:rPr>
          <w:i/>
          <w:iCs/>
          <w:lang w:eastAsia="en-US"/>
        </w:rPr>
        <w:t>Dario (Qualcomm) replies to Sundeep</w:t>
      </w:r>
    </w:p>
    <w:p w14:paraId="3FBE4CD6" w14:textId="77777777" w:rsidR="009223F1" w:rsidRPr="00A555C2" w:rsidRDefault="009223F1" w:rsidP="009223F1">
      <w:pPr>
        <w:pStyle w:val="FP"/>
        <w:keepNext/>
        <w:rPr>
          <w:i/>
          <w:iCs/>
          <w:lang w:eastAsia="en-US"/>
        </w:rPr>
      </w:pPr>
      <w:r w:rsidRPr="00A555C2">
        <w:rPr>
          <w:i/>
          <w:iCs/>
          <w:lang w:eastAsia="en-US"/>
        </w:rPr>
        <w:t>Aeneas (Google) comments regarding privacy and GDPR implications.</w:t>
      </w:r>
    </w:p>
    <w:p w14:paraId="029696A5" w14:textId="77777777" w:rsidR="009223F1" w:rsidRPr="00A555C2" w:rsidRDefault="009223F1" w:rsidP="009223F1">
      <w:pPr>
        <w:pStyle w:val="FP"/>
        <w:keepNext/>
        <w:rPr>
          <w:i/>
          <w:iCs/>
          <w:lang w:eastAsia="en-US"/>
        </w:rPr>
      </w:pPr>
      <w:proofErr w:type="spellStart"/>
      <w:r w:rsidRPr="00A555C2">
        <w:rPr>
          <w:i/>
          <w:iCs/>
          <w:lang w:eastAsia="en-US"/>
        </w:rPr>
        <w:t>Zhuoyun</w:t>
      </w:r>
      <w:proofErr w:type="spellEnd"/>
      <w:r w:rsidRPr="00A555C2">
        <w:rPr>
          <w:i/>
          <w:iCs/>
          <w:lang w:eastAsia="en-US"/>
        </w:rPr>
        <w:t xml:space="preserve"> (Tencent) comments and has technical concerns on the solution.</w:t>
      </w:r>
    </w:p>
    <w:p w14:paraId="661DF6CE" w14:textId="77777777" w:rsidR="009223F1" w:rsidRPr="00A555C2" w:rsidRDefault="009223F1" w:rsidP="009223F1">
      <w:pPr>
        <w:pStyle w:val="FP"/>
        <w:keepNext/>
        <w:rPr>
          <w:i/>
          <w:iCs/>
          <w:lang w:eastAsia="en-US"/>
        </w:rPr>
      </w:pPr>
      <w:r w:rsidRPr="00A555C2">
        <w:rPr>
          <w:i/>
          <w:iCs/>
          <w:lang w:eastAsia="en-US"/>
        </w:rPr>
        <w:t>Tingfang Tang (Lenovo) asks for clarification.</w:t>
      </w:r>
    </w:p>
    <w:p w14:paraId="269225E4" w14:textId="77777777" w:rsidR="009223F1" w:rsidRPr="00A555C2" w:rsidRDefault="009223F1" w:rsidP="009223F1">
      <w:pPr>
        <w:pStyle w:val="FP"/>
        <w:keepNext/>
        <w:rPr>
          <w:i/>
          <w:iCs/>
          <w:lang w:eastAsia="en-US"/>
        </w:rPr>
      </w:pPr>
      <w:r w:rsidRPr="00A555C2">
        <w:rPr>
          <w:i/>
          <w:iCs/>
          <w:lang w:eastAsia="en-US"/>
        </w:rPr>
        <w:t>Dario (Qualcomm) replies to Aeneas and provides r02.</w:t>
      </w:r>
    </w:p>
    <w:p w14:paraId="4FC45945" w14:textId="77777777" w:rsidR="009223F1" w:rsidRPr="00A555C2" w:rsidRDefault="009223F1" w:rsidP="009223F1">
      <w:pPr>
        <w:pStyle w:val="FP"/>
        <w:keepNext/>
        <w:rPr>
          <w:i/>
          <w:iCs/>
          <w:lang w:eastAsia="en-US"/>
        </w:rPr>
      </w:pPr>
      <w:r w:rsidRPr="00A555C2">
        <w:rPr>
          <w:i/>
          <w:iCs/>
          <w:lang w:eastAsia="en-US"/>
        </w:rPr>
        <w:t>Sudeep (Apple) asks for clarification.</w:t>
      </w:r>
    </w:p>
    <w:p w14:paraId="3AA183CF" w14:textId="77777777" w:rsidR="009223F1" w:rsidRPr="00A555C2" w:rsidRDefault="009223F1" w:rsidP="009223F1">
      <w:pPr>
        <w:pStyle w:val="FP"/>
        <w:keepNext/>
        <w:rPr>
          <w:i/>
          <w:iCs/>
          <w:lang w:eastAsia="en-US"/>
        </w:rPr>
      </w:pPr>
      <w:r w:rsidRPr="00A555C2">
        <w:rPr>
          <w:i/>
          <w:iCs/>
          <w:lang w:eastAsia="en-US"/>
        </w:rPr>
        <w:t>Susana (Vodafone) responds to Aeneas</w:t>
      </w:r>
    </w:p>
    <w:p w14:paraId="614A6A93" w14:textId="77777777" w:rsidR="009223F1" w:rsidRPr="00A555C2" w:rsidRDefault="009223F1" w:rsidP="009223F1">
      <w:pPr>
        <w:pStyle w:val="FP"/>
        <w:keepNext/>
        <w:rPr>
          <w:i/>
          <w:iCs/>
          <w:lang w:eastAsia="en-US"/>
        </w:rPr>
      </w:pPr>
      <w:r w:rsidRPr="00A555C2">
        <w:rPr>
          <w:i/>
          <w:iCs/>
          <w:lang w:eastAsia="en-US"/>
        </w:rPr>
        <w:t>Aeneas (Google) responds to Susana</w:t>
      </w:r>
    </w:p>
    <w:p w14:paraId="7EE76317" w14:textId="77777777" w:rsidR="009223F1" w:rsidRPr="00A555C2" w:rsidRDefault="009223F1" w:rsidP="009223F1">
      <w:pPr>
        <w:pStyle w:val="FP"/>
        <w:keepNext/>
        <w:rPr>
          <w:i/>
          <w:iCs/>
          <w:lang w:eastAsia="en-US"/>
        </w:rPr>
      </w:pPr>
      <w:r w:rsidRPr="00A555C2">
        <w:rPr>
          <w:i/>
          <w:iCs/>
          <w:lang w:eastAsia="en-US"/>
        </w:rPr>
        <w:t>Dario (Qualcomm) replies to Sudeep</w:t>
      </w:r>
    </w:p>
    <w:p w14:paraId="0DD15375" w14:textId="77777777" w:rsidR="009223F1" w:rsidRPr="00A555C2" w:rsidRDefault="009223F1" w:rsidP="009223F1">
      <w:pPr>
        <w:pStyle w:val="FP"/>
        <w:keepNext/>
        <w:rPr>
          <w:i/>
          <w:iCs/>
          <w:lang w:eastAsia="en-US"/>
        </w:rPr>
      </w:pPr>
      <w:r w:rsidRPr="00A555C2">
        <w:rPr>
          <w:i/>
          <w:iCs/>
          <w:lang w:eastAsia="en-US"/>
        </w:rPr>
        <w:t>Aeneas (Google) question for Dario on user preferences.</w:t>
      </w:r>
    </w:p>
    <w:p w14:paraId="327B6AC6" w14:textId="77777777" w:rsidR="009223F1" w:rsidRPr="00A555C2" w:rsidRDefault="009223F1" w:rsidP="009223F1">
      <w:pPr>
        <w:pStyle w:val="FP"/>
        <w:keepNext/>
        <w:rPr>
          <w:i/>
          <w:iCs/>
          <w:lang w:eastAsia="en-US"/>
        </w:rPr>
      </w:pPr>
      <w:r w:rsidRPr="00A555C2">
        <w:rPr>
          <w:i/>
          <w:iCs/>
          <w:lang w:eastAsia="en-US"/>
        </w:rPr>
        <w:t>Tingfang Tang (Lenovo) provide r03.</w:t>
      </w:r>
    </w:p>
    <w:p w14:paraId="43BBFB68" w14:textId="77777777" w:rsidR="009223F1" w:rsidRPr="00A555C2" w:rsidRDefault="009223F1" w:rsidP="009223F1">
      <w:pPr>
        <w:pStyle w:val="FP"/>
        <w:keepNext/>
        <w:rPr>
          <w:i/>
          <w:iCs/>
          <w:lang w:eastAsia="en-US"/>
        </w:rPr>
      </w:pPr>
      <w:r w:rsidRPr="00A555C2">
        <w:rPr>
          <w:i/>
          <w:iCs/>
          <w:lang w:eastAsia="en-US"/>
        </w:rPr>
        <w:t>Hui (Huawei) comments on r03.</w:t>
      </w:r>
    </w:p>
    <w:p w14:paraId="1DA89794" w14:textId="77777777" w:rsidR="009223F1" w:rsidRPr="00A555C2" w:rsidRDefault="009223F1" w:rsidP="009223F1">
      <w:pPr>
        <w:pStyle w:val="FP"/>
        <w:keepNext/>
        <w:rPr>
          <w:i/>
          <w:iCs/>
          <w:lang w:eastAsia="en-US"/>
        </w:rPr>
      </w:pPr>
      <w:proofErr w:type="spellStart"/>
      <w:r w:rsidRPr="00A555C2">
        <w:rPr>
          <w:i/>
          <w:iCs/>
          <w:lang w:eastAsia="en-US"/>
        </w:rPr>
        <w:t>Huazhang</w:t>
      </w:r>
      <w:proofErr w:type="spellEnd"/>
      <w:r w:rsidRPr="00A555C2">
        <w:rPr>
          <w:i/>
          <w:iCs/>
          <w:lang w:eastAsia="en-US"/>
        </w:rPr>
        <w:t xml:space="preserve"> (vivo) provides r04</w:t>
      </w:r>
    </w:p>
    <w:p w14:paraId="67CBD797" w14:textId="77777777" w:rsidR="009223F1" w:rsidRPr="00A555C2" w:rsidRDefault="009223F1" w:rsidP="009223F1">
      <w:pPr>
        <w:pStyle w:val="FP"/>
        <w:keepNext/>
        <w:rPr>
          <w:i/>
          <w:iCs/>
          <w:lang w:eastAsia="en-US"/>
        </w:rPr>
      </w:pPr>
      <w:r w:rsidRPr="00A555C2">
        <w:rPr>
          <w:i/>
          <w:iCs/>
          <w:lang w:eastAsia="en-US"/>
        </w:rPr>
        <w:t>Dario (Qualcomm) provides r05</w:t>
      </w:r>
    </w:p>
    <w:p w14:paraId="121A98FF" w14:textId="77777777" w:rsidR="009223F1" w:rsidRPr="00A555C2" w:rsidRDefault="009223F1" w:rsidP="009223F1">
      <w:pPr>
        <w:pStyle w:val="FP"/>
        <w:keepNext/>
        <w:rPr>
          <w:i/>
          <w:iCs/>
          <w:lang w:eastAsia="en-US"/>
        </w:rPr>
      </w:pPr>
      <w:proofErr w:type="spellStart"/>
      <w:r w:rsidRPr="00A555C2">
        <w:rPr>
          <w:i/>
          <w:iCs/>
          <w:lang w:eastAsia="en-US"/>
        </w:rPr>
        <w:t>Huazhang</w:t>
      </w:r>
      <w:proofErr w:type="spellEnd"/>
      <w:r w:rsidRPr="00A555C2">
        <w:rPr>
          <w:i/>
          <w:iCs/>
          <w:lang w:eastAsia="en-US"/>
        </w:rPr>
        <w:t xml:space="preserve"> (vivo) provides r06</w:t>
      </w:r>
    </w:p>
    <w:p w14:paraId="216C19A6" w14:textId="77777777" w:rsidR="009223F1" w:rsidRPr="00A555C2" w:rsidRDefault="009223F1" w:rsidP="009223F1">
      <w:pPr>
        <w:pStyle w:val="FP"/>
        <w:keepNext/>
        <w:rPr>
          <w:i/>
          <w:iCs/>
          <w:lang w:eastAsia="en-US"/>
        </w:rPr>
      </w:pPr>
      <w:r w:rsidRPr="00A555C2">
        <w:rPr>
          <w:i/>
          <w:iCs/>
          <w:lang w:eastAsia="en-US"/>
        </w:rPr>
        <w:t>==== Revisions Deadline ====</w:t>
      </w:r>
    </w:p>
    <w:p w14:paraId="4B20B2D2" w14:textId="77777777" w:rsidR="009223F1" w:rsidRPr="00A555C2" w:rsidRDefault="009223F1" w:rsidP="009223F1">
      <w:pPr>
        <w:pStyle w:val="FP"/>
        <w:keepNext/>
        <w:rPr>
          <w:i/>
          <w:iCs/>
          <w:lang w:eastAsia="en-US"/>
        </w:rPr>
      </w:pPr>
      <w:r w:rsidRPr="00A555C2">
        <w:rPr>
          <w:i/>
          <w:iCs/>
          <w:lang w:eastAsia="en-US"/>
        </w:rPr>
        <w:t>Tingfang Tang (Lenovo) comments and suggests to come back after the cc#1b.</w:t>
      </w:r>
    </w:p>
    <w:p w14:paraId="40790100" w14:textId="77777777" w:rsidR="009223F1" w:rsidRPr="00A555C2" w:rsidRDefault="009223F1" w:rsidP="009223F1">
      <w:pPr>
        <w:pStyle w:val="FP"/>
        <w:keepNext/>
        <w:rPr>
          <w:i/>
          <w:iCs/>
          <w:lang w:eastAsia="en-US"/>
        </w:rPr>
      </w:pPr>
      <w:r w:rsidRPr="00A555C2">
        <w:rPr>
          <w:i/>
          <w:iCs/>
          <w:lang w:eastAsia="en-US"/>
        </w:rPr>
        <w:t>Hui (Huawei) encourage companies to provide the opinion on the revisions.</w:t>
      </w:r>
    </w:p>
    <w:p w14:paraId="7D282740" w14:textId="77777777" w:rsidR="009223F1" w:rsidRPr="00A555C2" w:rsidRDefault="009223F1" w:rsidP="009223F1">
      <w:pPr>
        <w:pStyle w:val="FP"/>
        <w:keepNext/>
        <w:rPr>
          <w:i/>
          <w:iCs/>
          <w:lang w:eastAsia="en-US"/>
        </w:rPr>
      </w:pPr>
      <w:r w:rsidRPr="00A555C2">
        <w:rPr>
          <w:i/>
          <w:iCs/>
          <w:lang w:eastAsia="en-US"/>
        </w:rPr>
        <w:t>Riccardo (NTT DOCOMO) replies to Tingfang</w:t>
      </w:r>
    </w:p>
    <w:p w14:paraId="0876C2AE" w14:textId="77777777" w:rsidR="009223F1" w:rsidRPr="00A555C2" w:rsidRDefault="009223F1" w:rsidP="009223F1">
      <w:pPr>
        <w:pStyle w:val="FP"/>
        <w:keepNext/>
        <w:rPr>
          <w:i/>
          <w:iCs/>
          <w:lang w:eastAsia="en-US"/>
        </w:rPr>
      </w:pPr>
      <w:r w:rsidRPr="00A555C2">
        <w:rPr>
          <w:i/>
          <w:iCs/>
          <w:lang w:eastAsia="en-US"/>
        </w:rPr>
        <w:t>Hui(Huawei) provided draft r07</w:t>
      </w:r>
    </w:p>
    <w:p w14:paraId="4F174D93" w14:textId="77777777" w:rsidR="009223F1" w:rsidRPr="00A555C2" w:rsidRDefault="009223F1" w:rsidP="009223F1">
      <w:pPr>
        <w:pStyle w:val="FP"/>
        <w:keepNext/>
        <w:rPr>
          <w:i/>
          <w:iCs/>
          <w:lang w:eastAsia="en-US"/>
        </w:rPr>
      </w:pPr>
      <w:r w:rsidRPr="00A555C2">
        <w:rPr>
          <w:i/>
          <w:iCs/>
          <w:lang w:eastAsia="en-US"/>
        </w:rPr>
        <w:t>Sherry (Xiaomi) provided draft r07v03 to the draft folder.</w:t>
      </w:r>
    </w:p>
    <w:p w14:paraId="4C07DB5D" w14:textId="77777777" w:rsidR="009223F1" w:rsidRPr="00A555C2" w:rsidRDefault="009223F1" w:rsidP="009223F1">
      <w:pPr>
        <w:pStyle w:val="FP"/>
        <w:keepNext/>
        <w:rPr>
          <w:i/>
          <w:iCs/>
          <w:lang w:eastAsia="en-US"/>
        </w:rPr>
      </w:pPr>
      <w:r w:rsidRPr="00A555C2">
        <w:rPr>
          <w:i/>
          <w:iCs/>
          <w:lang w:eastAsia="en-US"/>
        </w:rPr>
        <w:t>==== Comments Deadline ====</w:t>
      </w:r>
    </w:p>
    <w:p w14:paraId="64776C41" w14:textId="77777777" w:rsidR="009223F1" w:rsidRPr="00A555C2" w:rsidRDefault="009223F1" w:rsidP="009223F1">
      <w:pPr>
        <w:pStyle w:val="FP"/>
        <w:keepNext/>
        <w:rPr>
          <w:i/>
          <w:iCs/>
          <w:lang w:eastAsia="en-US"/>
        </w:rPr>
      </w:pPr>
      <w:r w:rsidRPr="00A555C2">
        <w:rPr>
          <w:i/>
          <w:iCs/>
          <w:lang w:eastAsia="en-US"/>
        </w:rPr>
        <w:t>Dario (Qualcomm) provides r08 (=cleansed r07).</w:t>
      </w:r>
    </w:p>
    <w:p w14:paraId="5480E1EA" w14:textId="77777777" w:rsidR="009223F1" w:rsidRPr="00A555C2" w:rsidRDefault="009223F1" w:rsidP="009223F1">
      <w:pPr>
        <w:pStyle w:val="FP"/>
        <w:keepNext/>
        <w:rPr>
          <w:i/>
          <w:iCs/>
          <w:lang w:eastAsia="en-US"/>
        </w:rPr>
      </w:pPr>
    </w:p>
    <w:p w14:paraId="6F67A1DA" w14:textId="77777777" w:rsidR="009223F1" w:rsidRPr="00A555C2" w:rsidRDefault="009223F1" w:rsidP="009223F1">
      <w:pPr>
        <w:keepNext/>
        <w:rPr>
          <w:b/>
          <w:bCs/>
          <w:lang w:eastAsia="en-US"/>
        </w:rPr>
      </w:pPr>
      <w:r w:rsidRPr="00A555C2">
        <w:rPr>
          <w:b/>
          <w:bCs/>
          <w:lang w:eastAsia="en-US"/>
        </w:rPr>
        <w:t>Discussion and conclusion:</w:t>
      </w:r>
    </w:p>
    <w:p w14:paraId="75B90BD9" w14:textId="5CAE76B1" w:rsidR="009223F1" w:rsidRDefault="009223F1" w:rsidP="009223F1">
      <w:pPr>
        <w:rPr>
          <w:lang w:eastAsia="en-US"/>
        </w:rPr>
      </w:pPr>
      <w:r>
        <w:rPr>
          <w:lang w:eastAsia="en-US"/>
        </w:rPr>
        <w:t xml:space="preserve">Qualcomm proposed </w:t>
      </w:r>
      <w:r w:rsidRPr="009223F1">
        <w:rPr>
          <w:color w:val="0000FF"/>
          <w:lang w:eastAsia="en-US"/>
        </w:rPr>
        <w:t>S2-2107692r16</w:t>
      </w:r>
      <w:r>
        <w:rPr>
          <w:lang w:eastAsia="en-US"/>
        </w:rPr>
        <w:t xml:space="preserve">. Lenovo suggested removing the architecture figure. Samsung supported removing the figure. Qualcomm did not accept to remove it. </w:t>
      </w:r>
      <w:r w:rsidRPr="009223F1">
        <w:rPr>
          <w:color w:val="0000FF"/>
          <w:lang w:eastAsia="en-US"/>
        </w:rPr>
        <w:t>S2-2107692r16</w:t>
      </w:r>
      <w:r>
        <w:rPr>
          <w:color w:val="0000FF"/>
          <w:lang w:eastAsia="en-US"/>
        </w:rPr>
        <w:t xml:space="preserve"> </w:t>
      </w:r>
      <w:r>
        <w:rPr>
          <w:lang w:eastAsia="en-US"/>
        </w:rPr>
        <w:t xml:space="preserve">was therefore endorsed and was revised to </w:t>
      </w:r>
      <w:r w:rsidRPr="009223F1">
        <w:rPr>
          <w:color w:val="0000FF"/>
          <w:lang w:eastAsia="en-US"/>
        </w:rPr>
        <w:t>S2-2108177</w:t>
      </w:r>
      <w:r>
        <w:rPr>
          <w:lang w:eastAsia="en-US"/>
        </w:rPr>
        <w:t xml:space="preserve">, which was </w:t>
      </w:r>
      <w:r w:rsidRPr="009223F1">
        <w:rPr>
          <w:color w:val="FF0000"/>
          <w:lang w:eastAsia="en-US"/>
        </w:rPr>
        <w:t>Technically Endorsed</w:t>
      </w:r>
      <w:r>
        <w:rPr>
          <w:lang w:eastAsia="en-US"/>
        </w:rPr>
        <w:t>.</w:t>
      </w:r>
    </w:p>
    <w:p w14:paraId="5E67DD0A" w14:textId="23BDDE88" w:rsidR="00072A74" w:rsidRPr="00A842AE" w:rsidRDefault="00072A74" w:rsidP="00072A74">
      <w:r>
        <w:t xml:space="preserve">Vivo later asked to approve this rather than endorsing by moving the figure to an informative annex. This can be handled again at the next meeting and </w:t>
      </w:r>
      <w:r w:rsidRPr="009223F1">
        <w:rPr>
          <w:color w:val="0000FF"/>
          <w:lang w:eastAsia="en-US"/>
        </w:rPr>
        <w:t>S2-2108177</w:t>
      </w:r>
      <w:r>
        <w:t xml:space="preserve"> remained </w:t>
      </w:r>
      <w:r w:rsidRPr="00072A74">
        <w:rPr>
          <w:color w:val="FF0000"/>
        </w:rPr>
        <w:t>Technically Endorsed</w:t>
      </w:r>
      <w:r>
        <w:t>.</w:t>
      </w:r>
    </w:p>
    <w:p w14:paraId="6BB910D3" w14:textId="77777777" w:rsidR="00F03635" w:rsidRPr="00A555C2" w:rsidRDefault="00F03635" w:rsidP="00F03635">
      <w:pPr>
        <w:rPr>
          <w:lang w:eastAsia="en-US"/>
        </w:rPr>
      </w:pPr>
    </w:p>
    <w:p w14:paraId="343A02CA" w14:textId="77777777" w:rsidR="009223F1" w:rsidRDefault="009223F1" w:rsidP="009223F1">
      <w:pPr>
        <w:keepNext/>
        <w:pBdr>
          <w:top w:val="single" w:sz="4" w:space="1" w:color="000000"/>
        </w:pBdr>
        <w:rPr>
          <w:lang w:eastAsia="en-US"/>
        </w:rPr>
      </w:pPr>
      <w:r w:rsidRPr="00A555C2">
        <w:rPr>
          <w:color w:val="0000FF"/>
          <w:lang w:eastAsia="en-US"/>
        </w:rPr>
        <w:t>S2-2108116</w:t>
      </w:r>
      <w:r>
        <w:rPr>
          <w:lang w:eastAsia="en-US"/>
        </w:rPr>
        <w:t xml:space="preserve"> (CR) 23.548 CR0017R1: Updates on EAS Discovery Procedure with EASDF (Source: Huawei, </w:t>
      </w:r>
      <w:proofErr w:type="spellStart"/>
      <w:r>
        <w:rPr>
          <w:lang w:eastAsia="en-US"/>
        </w:rPr>
        <w:t>HiSilicon</w:t>
      </w:r>
      <w:proofErr w:type="spellEnd"/>
      <w:r>
        <w:rPr>
          <w:lang w:eastAsia="en-US"/>
        </w:rPr>
        <w:t>, Nokia, Nokia Shanghai Bell, Lenovo, Motorola Mobility, Ericsson)</w:t>
      </w:r>
    </w:p>
    <w:p w14:paraId="3089BC9A" w14:textId="77777777" w:rsidR="009223F1" w:rsidRPr="00A555C2" w:rsidRDefault="009223F1" w:rsidP="009223F1">
      <w:pPr>
        <w:keepNext/>
        <w:rPr>
          <w:b/>
          <w:bCs/>
          <w:lang w:eastAsia="en-US"/>
        </w:rPr>
      </w:pPr>
      <w:r w:rsidRPr="00A555C2">
        <w:rPr>
          <w:b/>
          <w:bCs/>
          <w:lang w:eastAsia="en-US"/>
        </w:rPr>
        <w:t>Discussion and conclusion:</w:t>
      </w:r>
    </w:p>
    <w:p w14:paraId="2F1522C8" w14:textId="4C90ABED" w:rsidR="009223F1" w:rsidRDefault="009223F1" w:rsidP="00302D69">
      <w:pPr>
        <w:keepLines/>
        <w:rPr>
          <w:lang w:eastAsia="en-US"/>
        </w:rPr>
      </w:pPr>
      <w:r>
        <w:rPr>
          <w:lang w:eastAsia="en-US"/>
        </w:rPr>
        <w:t xml:space="preserve">Revision of </w:t>
      </w:r>
      <w:r w:rsidRPr="009223F1">
        <w:rPr>
          <w:color w:val="0000FF"/>
          <w:lang w:eastAsia="en-US"/>
        </w:rPr>
        <w:t>S2-2107387r18</w:t>
      </w:r>
      <w:r>
        <w:rPr>
          <w:lang w:eastAsia="en-US"/>
        </w:rPr>
        <w:t>. Huawei suggested r19 is considered, which was provided after the deadline. It was commented that there had been an objection to r18.</w:t>
      </w:r>
      <w:r w:rsidR="00302D69">
        <w:t xml:space="preserve"> </w:t>
      </w:r>
      <w:r w:rsidR="00302D69">
        <w:rPr>
          <w:lang w:eastAsia="en-US"/>
        </w:rPr>
        <w:t>Huawei suggested r17 with the following changes:</w:t>
      </w:r>
    </w:p>
    <w:p w14:paraId="25494C6F" w14:textId="77777777" w:rsidR="00302D69" w:rsidRDefault="00302D69" w:rsidP="00302D69">
      <w:pPr>
        <w:keepLines/>
        <w:rPr>
          <w:lang w:eastAsia="en-US"/>
        </w:rPr>
      </w:pPr>
      <w:r>
        <w:rPr>
          <w:lang w:eastAsia="en-US"/>
        </w:rPr>
        <w:lastRenderedPageBreak/>
        <w:t>NOTE 3 in r17would be updated as :NOTE 3: The definition of structure of Node Level DNS handling actions ID and Detection template ID is left to stage 3. As an example, Node Level DNS handling action ID and Detection template ID could contain a concatenation of the SMF ID or SMF set Id and of SMF implementation selected information such as the DNAI or a sequence number. The EASDF is not meant to understand the structure of Node Level DNS handling actions ID and Detection template ID.</w:t>
      </w:r>
    </w:p>
    <w:p w14:paraId="590502C4" w14:textId="22B80922" w:rsidR="00302D69" w:rsidRPr="00302D69" w:rsidRDefault="00302D69" w:rsidP="00302D69">
      <w:pPr>
        <w:keepLines/>
        <w:rPr>
          <w:lang w:eastAsia="en-US"/>
        </w:rPr>
      </w:pPr>
      <w:r w:rsidRPr="009223F1">
        <w:rPr>
          <w:color w:val="0000FF"/>
          <w:lang w:eastAsia="en-US"/>
        </w:rPr>
        <w:t>S2-2107387r1</w:t>
      </w:r>
      <w:r>
        <w:rPr>
          <w:color w:val="0000FF"/>
          <w:lang w:eastAsia="en-US"/>
        </w:rPr>
        <w:t>7</w:t>
      </w:r>
      <w:r>
        <w:t xml:space="preserve"> with this change was agreed and should be used for creation of the revision in </w:t>
      </w:r>
      <w:r w:rsidRPr="00A555C2">
        <w:rPr>
          <w:color w:val="0000FF"/>
          <w:lang w:eastAsia="en-US"/>
        </w:rPr>
        <w:t>S2-21081</w:t>
      </w:r>
      <w:r>
        <w:rPr>
          <w:color w:val="0000FF"/>
          <w:lang w:eastAsia="en-US"/>
        </w:rPr>
        <w:t>16</w:t>
      </w:r>
      <w:r>
        <w:t xml:space="preserve">, which was </w:t>
      </w:r>
      <w:r w:rsidRPr="00C3284B">
        <w:rPr>
          <w:color w:val="FF0000"/>
          <w:lang w:eastAsia="en-US"/>
        </w:rPr>
        <w:t>approved</w:t>
      </w:r>
      <w:r>
        <w:t>.</w:t>
      </w:r>
    </w:p>
    <w:p w14:paraId="6B3951A9" w14:textId="77777777" w:rsidR="00F03635" w:rsidRPr="00A555C2" w:rsidRDefault="00F03635" w:rsidP="00F03635">
      <w:pPr>
        <w:rPr>
          <w:lang w:eastAsia="en-US"/>
        </w:rPr>
      </w:pPr>
    </w:p>
    <w:p w14:paraId="0FA4AE6A" w14:textId="77777777" w:rsidR="009223F1" w:rsidRDefault="009223F1" w:rsidP="009223F1">
      <w:pPr>
        <w:keepNext/>
        <w:pBdr>
          <w:top w:val="single" w:sz="4" w:space="1" w:color="000000"/>
        </w:pBdr>
        <w:rPr>
          <w:lang w:eastAsia="en-US"/>
        </w:rPr>
      </w:pPr>
      <w:r w:rsidRPr="00A555C2">
        <w:rPr>
          <w:color w:val="0000FF"/>
          <w:lang w:eastAsia="en-US"/>
        </w:rPr>
        <w:t>S2-2108169</w:t>
      </w:r>
      <w:r>
        <w:rPr>
          <w:lang w:eastAsia="en-US"/>
        </w:rPr>
        <w:t xml:space="preserve"> (SID NEW) Study on Enablers for Network Automation for 5G - phase 3. (Source: China Mobile, vivo)</w:t>
      </w:r>
    </w:p>
    <w:p w14:paraId="3BC3E310" w14:textId="77777777" w:rsidR="009223F1" w:rsidRPr="00A555C2" w:rsidRDefault="009223F1" w:rsidP="009223F1">
      <w:pPr>
        <w:keepNext/>
        <w:rPr>
          <w:b/>
          <w:bCs/>
          <w:lang w:eastAsia="en-US"/>
        </w:rPr>
      </w:pPr>
      <w:r w:rsidRPr="00A555C2">
        <w:rPr>
          <w:b/>
          <w:bCs/>
          <w:lang w:eastAsia="en-US"/>
        </w:rPr>
        <w:t>Discussion and conclusion:</w:t>
      </w:r>
    </w:p>
    <w:p w14:paraId="0570DF15" w14:textId="77777777" w:rsidR="00302D69" w:rsidRDefault="009223F1" w:rsidP="00302D69">
      <w:pPr>
        <w:pStyle w:val="FP"/>
        <w:keepNext/>
      </w:pPr>
      <w:r>
        <w:rPr>
          <w:lang w:eastAsia="en-US"/>
        </w:rPr>
        <w:t xml:space="preserve">Revision of </w:t>
      </w:r>
      <w:r w:rsidRPr="009223F1">
        <w:rPr>
          <w:color w:val="0000FF"/>
          <w:lang w:eastAsia="en-US"/>
        </w:rPr>
        <w:t>S2-2107572r04</w:t>
      </w:r>
      <w:r>
        <w:rPr>
          <w:lang w:eastAsia="en-US"/>
        </w:rPr>
        <w:t>.</w:t>
      </w:r>
      <w:r w:rsidR="00302D69">
        <w:t xml:space="preserve"> China Mobile suggested r05 with changes on r04:</w:t>
      </w:r>
    </w:p>
    <w:p w14:paraId="4B713F46" w14:textId="7FD5C9C0" w:rsidR="00302D69" w:rsidRDefault="00302D69" w:rsidP="00302D69">
      <w:pPr>
        <w:pStyle w:val="FP"/>
        <w:keepNext/>
        <w:rPr>
          <w:lang w:eastAsia="en-US"/>
        </w:rPr>
      </w:pPr>
      <w:r>
        <w:rPr>
          <w:lang w:eastAsia="en-US"/>
        </w:rPr>
        <w:t xml:space="preserve">1, remove WT#3.2: KI#12: NWDAF-assisted RFSP policy enhancement by taking into account the input data from </w:t>
      </w:r>
      <w:proofErr w:type="spellStart"/>
      <w:r>
        <w:rPr>
          <w:lang w:eastAsia="en-US"/>
        </w:rPr>
        <w:t>WiFi</w:t>
      </w:r>
      <w:proofErr w:type="spellEnd"/>
      <w:r>
        <w:rPr>
          <w:lang w:eastAsia="en-US"/>
        </w:rPr>
        <w:t xml:space="preserve"> and 4G.</w:t>
      </w:r>
    </w:p>
    <w:p w14:paraId="11D77EBD" w14:textId="77B542EF" w:rsidR="00302D69" w:rsidRDefault="00302D69" w:rsidP="00302D69">
      <w:pPr>
        <w:pStyle w:val="FP"/>
        <w:keepNext/>
        <w:rPr>
          <w:lang w:eastAsia="en-US"/>
        </w:rPr>
      </w:pPr>
      <w:r>
        <w:rPr>
          <w:lang w:eastAsia="en-US"/>
        </w:rPr>
        <w:t>2, recover the WT3.5: Study whether and how interactions between NWDAF can leverage and MDAS/MDAF functionality for data collection and analytics.</w:t>
      </w:r>
    </w:p>
    <w:p w14:paraId="445BC659" w14:textId="78032D6E" w:rsidR="00302D69" w:rsidRDefault="00302D69" w:rsidP="00302D69">
      <w:pPr>
        <w:pStyle w:val="FP"/>
        <w:keepNext/>
        <w:rPr>
          <w:lang w:eastAsia="en-US"/>
        </w:rPr>
      </w:pPr>
      <w:r>
        <w:rPr>
          <w:lang w:eastAsia="en-US"/>
        </w:rPr>
        <w:t>3, add a NOTE for WT#4.1: NOTE: Coordination with SA5 is needed in case SA5 is to study FL.</w:t>
      </w:r>
    </w:p>
    <w:p w14:paraId="64EAAC62" w14:textId="31AA942C" w:rsidR="009223F1" w:rsidRDefault="00302D69" w:rsidP="00302D69">
      <w:pPr>
        <w:pStyle w:val="FP"/>
        <w:keepNext/>
        <w:rPr>
          <w:lang w:eastAsia="en-US"/>
        </w:rPr>
      </w:pPr>
      <w:r>
        <w:rPr>
          <w:lang w:eastAsia="en-US"/>
        </w:rPr>
        <w:t>4, remove WT4.2 and recover WT4.3 with removing 'from LMF' from the NOTE.</w:t>
      </w:r>
    </w:p>
    <w:p w14:paraId="12CA3977" w14:textId="77777777" w:rsidR="00302D69" w:rsidRDefault="00302D69" w:rsidP="00302D69">
      <w:pPr>
        <w:pStyle w:val="FP"/>
        <w:keepNext/>
        <w:rPr>
          <w:lang w:eastAsia="en-US"/>
        </w:rPr>
      </w:pPr>
    </w:p>
    <w:p w14:paraId="241F3802" w14:textId="26FB6169" w:rsidR="00302D69" w:rsidRPr="00302D69" w:rsidRDefault="00302D69" w:rsidP="009223F1">
      <w:pPr>
        <w:rPr>
          <w:lang w:eastAsia="en-US"/>
        </w:rPr>
      </w:pPr>
      <w:r w:rsidRPr="009223F1">
        <w:rPr>
          <w:color w:val="0000FF"/>
          <w:lang w:eastAsia="en-US"/>
        </w:rPr>
        <w:t>S2-2107572r04</w:t>
      </w:r>
      <w:r>
        <w:t xml:space="preserve"> was agreed and should be used for creation of the revision in </w:t>
      </w:r>
      <w:r w:rsidRPr="00A555C2">
        <w:rPr>
          <w:color w:val="0000FF"/>
          <w:lang w:eastAsia="en-US"/>
        </w:rPr>
        <w:t>S2-2108169</w:t>
      </w:r>
      <w:r>
        <w:t xml:space="preserve">, which was </w:t>
      </w:r>
      <w:r w:rsidRPr="00C3284B">
        <w:rPr>
          <w:color w:val="FF0000"/>
          <w:lang w:eastAsia="en-US"/>
        </w:rPr>
        <w:t>approved</w:t>
      </w:r>
      <w:r>
        <w:t>.</w:t>
      </w:r>
    </w:p>
    <w:p w14:paraId="2056242F" w14:textId="77777777" w:rsidR="00F03635" w:rsidRPr="00A555C2" w:rsidRDefault="00F03635" w:rsidP="00F03635">
      <w:pPr>
        <w:rPr>
          <w:lang w:eastAsia="en-US"/>
        </w:rPr>
      </w:pPr>
    </w:p>
    <w:p w14:paraId="4FFDFCC5" w14:textId="77777777" w:rsidR="009223F1" w:rsidRDefault="009223F1" w:rsidP="009223F1">
      <w:pPr>
        <w:keepNext/>
        <w:pBdr>
          <w:top w:val="single" w:sz="4" w:space="1" w:color="000000"/>
        </w:pBdr>
        <w:rPr>
          <w:lang w:eastAsia="en-US"/>
        </w:rPr>
      </w:pPr>
      <w:r w:rsidRPr="00A555C2">
        <w:rPr>
          <w:color w:val="0000FF"/>
          <w:lang w:eastAsia="en-US"/>
        </w:rPr>
        <w:t>S2-2108170</w:t>
      </w:r>
      <w:r>
        <w:rPr>
          <w:lang w:eastAsia="en-US"/>
        </w:rPr>
        <w:t xml:space="preserve"> (SID NEW) New SID on Enhancement to the 5GC </w:t>
      </w:r>
      <w:proofErr w:type="spellStart"/>
      <w:r>
        <w:rPr>
          <w:lang w:eastAsia="en-US"/>
        </w:rPr>
        <w:t>LoCation</w:t>
      </w:r>
      <w:proofErr w:type="spellEnd"/>
      <w:r>
        <w:rPr>
          <w:lang w:eastAsia="en-US"/>
        </w:rPr>
        <w:t xml:space="preserve"> Services Phase 3. (Source: CATT, Huawei)</w:t>
      </w:r>
    </w:p>
    <w:p w14:paraId="5DD6E03D" w14:textId="77777777" w:rsidR="009223F1" w:rsidRPr="00A555C2" w:rsidRDefault="009223F1" w:rsidP="009223F1">
      <w:pPr>
        <w:keepNext/>
        <w:rPr>
          <w:b/>
          <w:bCs/>
          <w:lang w:eastAsia="en-US"/>
        </w:rPr>
      </w:pPr>
      <w:r w:rsidRPr="00A555C2">
        <w:rPr>
          <w:b/>
          <w:bCs/>
          <w:lang w:eastAsia="en-US"/>
        </w:rPr>
        <w:t>Discussion and conclusion:</w:t>
      </w:r>
    </w:p>
    <w:p w14:paraId="13A46B2C" w14:textId="387795B8" w:rsidR="009223F1" w:rsidRPr="009223F1" w:rsidRDefault="009223F1" w:rsidP="009223F1">
      <w:r>
        <w:rPr>
          <w:lang w:eastAsia="en-US"/>
        </w:rPr>
        <w:t xml:space="preserve">Revision of </w:t>
      </w:r>
      <w:r w:rsidRPr="009223F1">
        <w:rPr>
          <w:color w:val="0000FF"/>
          <w:lang w:eastAsia="en-US"/>
        </w:rPr>
        <w:t>S2-2107083r01-CATT-V2</w:t>
      </w:r>
      <w:r>
        <w:rPr>
          <w:lang w:eastAsia="en-US"/>
        </w:rPr>
        <w:t xml:space="preserve">. Huawei suggested considering </w:t>
      </w:r>
      <w:r w:rsidRPr="009223F1">
        <w:rPr>
          <w:color w:val="0000FF"/>
          <w:lang w:eastAsia="en-US"/>
        </w:rPr>
        <w:t>S2-2107083r02</w:t>
      </w:r>
      <w:r>
        <w:t xml:space="preserve"> which adds 'support positioning signalling via user plane'</w:t>
      </w:r>
      <w:r>
        <w:rPr>
          <w:lang w:eastAsia="en-US"/>
        </w:rPr>
        <w:t xml:space="preserve">. Ericsson did not accept r02 and preferred the previous wording. Deutsche Telekom dd not accept r02 as their requested changes were not included. Qualcomm could not accept this as it needed more time for consideration. It was decided to endorse the revision 02 and work further at the next meeting. </w:t>
      </w:r>
      <w:r w:rsidRPr="009223F1">
        <w:rPr>
          <w:color w:val="0000FF"/>
          <w:lang w:eastAsia="en-US"/>
        </w:rPr>
        <w:t>S2-2107083r02</w:t>
      </w:r>
      <w:r>
        <w:t xml:space="preserve"> was endorsed and should be used to create the revision in </w:t>
      </w:r>
      <w:r w:rsidRPr="00A555C2">
        <w:rPr>
          <w:color w:val="0000FF"/>
          <w:lang w:eastAsia="en-US"/>
        </w:rPr>
        <w:t>S2-2108170</w:t>
      </w:r>
      <w:r>
        <w:t xml:space="preserve">, which was </w:t>
      </w:r>
      <w:r w:rsidRPr="00072A74">
        <w:rPr>
          <w:color w:val="FF0000"/>
        </w:rPr>
        <w:t>Technically Endorsed</w:t>
      </w:r>
      <w:r>
        <w:t>.</w:t>
      </w:r>
    </w:p>
    <w:p w14:paraId="64624535" w14:textId="77777777" w:rsidR="00F03635" w:rsidRPr="00A555C2" w:rsidRDefault="00F03635" w:rsidP="00F03635">
      <w:pPr>
        <w:rPr>
          <w:lang w:eastAsia="en-US"/>
        </w:rPr>
      </w:pPr>
    </w:p>
    <w:p w14:paraId="5E9B3DFD" w14:textId="7958AB62" w:rsidR="00F03635" w:rsidRDefault="00F03635" w:rsidP="00F03635">
      <w:pPr>
        <w:keepNext/>
        <w:pBdr>
          <w:top w:val="single" w:sz="4" w:space="1" w:color="000000"/>
        </w:pBdr>
        <w:rPr>
          <w:lang w:eastAsia="en-US"/>
        </w:rPr>
      </w:pPr>
      <w:r w:rsidRPr="00A555C2">
        <w:rPr>
          <w:color w:val="0000FF"/>
          <w:lang w:eastAsia="en-US"/>
        </w:rPr>
        <w:t>S2-210</w:t>
      </w:r>
      <w:r>
        <w:rPr>
          <w:color w:val="0000FF"/>
          <w:lang w:eastAsia="en-US"/>
        </w:rPr>
        <w:t>7137</w:t>
      </w:r>
      <w:r>
        <w:rPr>
          <w:lang w:eastAsia="en-US"/>
        </w:rPr>
        <w:t xml:space="preserve"> (SID NEW) New SID: Extensions to the TSC Framework to support </w:t>
      </w:r>
      <w:proofErr w:type="spellStart"/>
      <w:r>
        <w:rPr>
          <w:lang w:eastAsia="en-US"/>
        </w:rPr>
        <w:t>DetNet</w:t>
      </w:r>
      <w:proofErr w:type="spellEnd"/>
      <w:r>
        <w:rPr>
          <w:lang w:eastAsia="en-US"/>
        </w:rPr>
        <w:t>. (Source: Ericsson)</w:t>
      </w:r>
    </w:p>
    <w:p w14:paraId="35A11BDE" w14:textId="77777777" w:rsidR="00F03635" w:rsidRPr="00A555C2" w:rsidRDefault="00F03635" w:rsidP="00F03635">
      <w:pPr>
        <w:pStyle w:val="FP"/>
        <w:keepNext/>
        <w:rPr>
          <w:b/>
          <w:bCs/>
          <w:i/>
          <w:iCs/>
          <w:lang w:eastAsia="en-US"/>
        </w:rPr>
      </w:pPr>
      <w:r w:rsidRPr="00A555C2">
        <w:rPr>
          <w:b/>
          <w:bCs/>
          <w:i/>
          <w:iCs/>
          <w:lang w:eastAsia="en-US"/>
        </w:rPr>
        <w:t>e-mail comments:</w:t>
      </w:r>
    </w:p>
    <w:p w14:paraId="637CF22B" w14:textId="77777777" w:rsidR="00F03635" w:rsidRDefault="00F03635" w:rsidP="00F03635">
      <w:pPr>
        <w:pStyle w:val="FP"/>
        <w:keepNext/>
        <w:rPr>
          <w:i/>
          <w:iCs/>
          <w:lang w:eastAsia="en-US"/>
        </w:rPr>
      </w:pPr>
      <w:r>
        <w:rPr>
          <w:i/>
          <w:iCs/>
          <w:lang w:eastAsia="en-US"/>
        </w:rPr>
        <w:t>Devaki (Nokia) provides Nokia proposed revision in the DRAFTS folder. Ideally, we prefer to merge this with 7297, would like to hear other companies views on this.</w:t>
      </w:r>
    </w:p>
    <w:p w14:paraId="39D13CF3" w14:textId="77777777" w:rsidR="00F03635" w:rsidRDefault="00F03635" w:rsidP="00F03635">
      <w:pPr>
        <w:pStyle w:val="FP"/>
        <w:keepNext/>
        <w:rPr>
          <w:i/>
          <w:iCs/>
          <w:lang w:eastAsia="en-US"/>
        </w:rPr>
      </w:pPr>
      <w:proofErr w:type="spellStart"/>
      <w:r>
        <w:rPr>
          <w:i/>
          <w:iCs/>
          <w:lang w:eastAsia="en-US"/>
        </w:rPr>
        <w:t>György</w:t>
      </w:r>
      <w:proofErr w:type="spellEnd"/>
      <w:r>
        <w:rPr>
          <w:i/>
          <w:iCs/>
          <w:lang w:eastAsia="en-US"/>
        </w:rPr>
        <w:t xml:space="preserve"> (Ericsson) responds and provides r02.</w:t>
      </w:r>
    </w:p>
    <w:p w14:paraId="7371C57D" w14:textId="77777777" w:rsidR="00F03635" w:rsidRDefault="00F03635" w:rsidP="00F03635">
      <w:pPr>
        <w:pStyle w:val="FP"/>
        <w:keepNext/>
        <w:rPr>
          <w:i/>
          <w:iCs/>
          <w:lang w:eastAsia="en-US"/>
        </w:rPr>
      </w:pPr>
      <w:r>
        <w:rPr>
          <w:i/>
          <w:iCs/>
          <w:lang w:eastAsia="en-US"/>
        </w:rPr>
        <w:t>Devaki (Nokia) still wonders the value of studying objective #1 if there is no normative work expected. Either allocate TUs for normative work or remove the objective.</w:t>
      </w:r>
    </w:p>
    <w:p w14:paraId="45E4DACE" w14:textId="77777777" w:rsidR="00F03635" w:rsidRDefault="00F03635" w:rsidP="00F03635">
      <w:pPr>
        <w:pStyle w:val="FP"/>
        <w:keepNext/>
        <w:rPr>
          <w:i/>
          <w:iCs/>
          <w:lang w:eastAsia="en-US"/>
        </w:rPr>
      </w:pPr>
      <w:r>
        <w:rPr>
          <w:i/>
          <w:iCs/>
          <w:lang w:eastAsia="en-US"/>
        </w:rPr>
        <w:t>==== Revisions Deadline ====</w:t>
      </w:r>
    </w:p>
    <w:p w14:paraId="2BB3697C" w14:textId="77777777" w:rsidR="00F03635" w:rsidRDefault="00F03635" w:rsidP="00F03635">
      <w:pPr>
        <w:pStyle w:val="FP"/>
        <w:keepNext/>
        <w:rPr>
          <w:i/>
          <w:iCs/>
          <w:lang w:eastAsia="en-US"/>
        </w:rPr>
      </w:pPr>
      <w:r>
        <w:rPr>
          <w:i/>
          <w:iCs/>
          <w:lang w:eastAsia="en-US"/>
        </w:rPr>
        <w:t>Devaki (Nokia) ok for the SID to progress (although prefer to merge with 7297) but object to WT#1 in its current form - we insists the need for reserving normative TU(s) for WT#1 or remove WT#1.</w:t>
      </w:r>
    </w:p>
    <w:p w14:paraId="38426050" w14:textId="77777777" w:rsidR="00F03635" w:rsidRDefault="00F03635" w:rsidP="00F03635">
      <w:pPr>
        <w:pStyle w:val="FP"/>
        <w:keepNext/>
        <w:rPr>
          <w:i/>
          <w:iCs/>
          <w:lang w:eastAsia="en-US"/>
        </w:rPr>
      </w:pPr>
      <w:proofErr w:type="spellStart"/>
      <w:r>
        <w:rPr>
          <w:i/>
          <w:iCs/>
          <w:lang w:eastAsia="en-US"/>
        </w:rPr>
        <w:t>György</w:t>
      </w:r>
      <w:proofErr w:type="spellEnd"/>
      <w:r>
        <w:rPr>
          <w:i/>
          <w:iCs/>
          <w:lang w:eastAsia="en-US"/>
        </w:rPr>
        <w:t xml:space="preserve"> (Ericsson) responds to Nokia and provides rev03 in the drafts folder.</w:t>
      </w:r>
    </w:p>
    <w:p w14:paraId="71273FE1" w14:textId="77777777" w:rsidR="00F03635" w:rsidRDefault="00F03635" w:rsidP="00F03635">
      <w:pPr>
        <w:pStyle w:val="FP"/>
        <w:keepNext/>
        <w:rPr>
          <w:i/>
          <w:iCs/>
          <w:lang w:eastAsia="en-US"/>
        </w:rPr>
      </w:pPr>
      <w:r>
        <w:rPr>
          <w:i/>
          <w:iCs/>
          <w:lang w:eastAsia="en-US"/>
        </w:rPr>
        <w:t>Devaki (Nokia) comments.</w:t>
      </w:r>
    </w:p>
    <w:p w14:paraId="3A5C7BAE" w14:textId="77777777" w:rsidR="00F03635" w:rsidRDefault="00F03635" w:rsidP="00F03635">
      <w:pPr>
        <w:pStyle w:val="FP"/>
        <w:keepNext/>
        <w:rPr>
          <w:i/>
          <w:iCs/>
          <w:lang w:eastAsia="en-US"/>
        </w:rPr>
      </w:pPr>
      <w:proofErr w:type="spellStart"/>
      <w:r>
        <w:rPr>
          <w:i/>
          <w:iCs/>
          <w:lang w:eastAsia="en-US"/>
        </w:rPr>
        <w:t>György</w:t>
      </w:r>
      <w:proofErr w:type="spellEnd"/>
      <w:r>
        <w:rPr>
          <w:i/>
          <w:iCs/>
          <w:lang w:eastAsia="en-US"/>
        </w:rPr>
        <w:t xml:space="preserve"> (Ericsson) provides rev04 in the drafts folder.</w:t>
      </w:r>
    </w:p>
    <w:p w14:paraId="4CD47561" w14:textId="77777777" w:rsidR="00F03635" w:rsidRDefault="00F03635" w:rsidP="00F03635">
      <w:pPr>
        <w:pStyle w:val="FP"/>
        <w:keepNext/>
        <w:rPr>
          <w:i/>
          <w:iCs/>
          <w:lang w:eastAsia="en-US"/>
        </w:rPr>
      </w:pPr>
      <w:r>
        <w:rPr>
          <w:i/>
          <w:iCs/>
          <w:lang w:eastAsia="en-US"/>
        </w:rPr>
        <w:t>Devaki (Nokia) fine with r04.</w:t>
      </w:r>
    </w:p>
    <w:p w14:paraId="7D921D2D" w14:textId="77777777" w:rsidR="00F03635" w:rsidRDefault="00F03635" w:rsidP="00F03635">
      <w:pPr>
        <w:pStyle w:val="FP"/>
        <w:keepNext/>
        <w:rPr>
          <w:i/>
          <w:iCs/>
          <w:lang w:eastAsia="en-US"/>
        </w:rPr>
      </w:pPr>
      <w:proofErr w:type="spellStart"/>
      <w:r>
        <w:rPr>
          <w:i/>
          <w:iCs/>
          <w:lang w:eastAsia="en-US"/>
        </w:rPr>
        <w:t>György</w:t>
      </w:r>
      <w:proofErr w:type="spellEnd"/>
      <w:r>
        <w:rPr>
          <w:i/>
          <w:iCs/>
          <w:lang w:eastAsia="en-US"/>
        </w:rPr>
        <w:t xml:space="preserve"> (Ericsson) provides rev05 in the drafts (cleanup only).</w:t>
      </w:r>
    </w:p>
    <w:p w14:paraId="01E786EF" w14:textId="77031C3B" w:rsidR="00F03635" w:rsidRDefault="00F03635" w:rsidP="00F03635">
      <w:pPr>
        <w:pStyle w:val="FP"/>
        <w:keepNext/>
        <w:rPr>
          <w:i/>
          <w:iCs/>
          <w:lang w:eastAsia="en-US"/>
        </w:rPr>
      </w:pPr>
      <w:r>
        <w:rPr>
          <w:i/>
          <w:iCs/>
          <w:lang w:eastAsia="en-US"/>
        </w:rPr>
        <w:t>==== Comments Deadline ====</w:t>
      </w:r>
    </w:p>
    <w:p w14:paraId="4D5EE909" w14:textId="77777777" w:rsidR="00F03635" w:rsidRPr="00A555C2" w:rsidRDefault="00F03635" w:rsidP="00F03635">
      <w:pPr>
        <w:pStyle w:val="FP"/>
        <w:keepNext/>
        <w:rPr>
          <w:i/>
          <w:iCs/>
          <w:lang w:eastAsia="en-US"/>
        </w:rPr>
      </w:pPr>
    </w:p>
    <w:p w14:paraId="04A60794" w14:textId="77777777" w:rsidR="00F03635" w:rsidRPr="00A555C2" w:rsidRDefault="00F03635" w:rsidP="00F03635">
      <w:pPr>
        <w:keepNext/>
        <w:rPr>
          <w:b/>
          <w:bCs/>
          <w:lang w:eastAsia="en-US"/>
        </w:rPr>
      </w:pPr>
      <w:r w:rsidRPr="00A555C2">
        <w:rPr>
          <w:b/>
          <w:bCs/>
          <w:lang w:eastAsia="en-US"/>
        </w:rPr>
        <w:t>Discussion and conclusion:</w:t>
      </w:r>
    </w:p>
    <w:p w14:paraId="3904E37E" w14:textId="07B353AF" w:rsidR="009223F1" w:rsidRPr="00F03635" w:rsidRDefault="00F03635" w:rsidP="009223F1">
      <w:pPr>
        <w:rPr>
          <w:lang w:eastAsia="en-US"/>
        </w:rPr>
      </w:pPr>
      <w:r w:rsidRPr="00A555C2">
        <w:rPr>
          <w:color w:val="0000FF"/>
          <w:lang w:eastAsia="en-US"/>
        </w:rPr>
        <w:t>S2-210</w:t>
      </w:r>
      <w:r>
        <w:rPr>
          <w:color w:val="0000FF"/>
          <w:lang w:eastAsia="en-US"/>
        </w:rPr>
        <w:t>7137r05</w:t>
      </w:r>
      <w:r>
        <w:t xml:space="preserve"> was proposed. </w:t>
      </w:r>
      <w:r w:rsidRPr="00A555C2">
        <w:rPr>
          <w:color w:val="0000FF"/>
          <w:lang w:eastAsia="en-US"/>
        </w:rPr>
        <w:t>S2-210</w:t>
      </w:r>
      <w:r>
        <w:rPr>
          <w:color w:val="0000FF"/>
          <w:lang w:eastAsia="en-US"/>
        </w:rPr>
        <w:t>7137r05</w:t>
      </w:r>
      <w:r>
        <w:t xml:space="preserve"> was agreed </w:t>
      </w:r>
      <w:r>
        <w:rPr>
          <w:lang w:eastAsia="en-US"/>
        </w:rPr>
        <w:t xml:space="preserve">and was revised to </w:t>
      </w:r>
      <w:r w:rsidRPr="009223F1">
        <w:rPr>
          <w:color w:val="0000FF"/>
          <w:lang w:eastAsia="en-US"/>
        </w:rPr>
        <w:t>S2-210817</w:t>
      </w:r>
      <w:r>
        <w:rPr>
          <w:color w:val="0000FF"/>
          <w:lang w:eastAsia="en-US"/>
        </w:rPr>
        <w:t>8</w:t>
      </w:r>
      <w:r>
        <w:rPr>
          <w:lang w:eastAsia="en-US"/>
        </w:rPr>
        <w:t xml:space="preserve">, which was </w:t>
      </w:r>
      <w:r w:rsidRPr="00F03635">
        <w:rPr>
          <w:color w:val="FF0000"/>
          <w:lang w:eastAsia="en-US"/>
        </w:rPr>
        <w:t>approved</w:t>
      </w:r>
      <w:r>
        <w:t>.</w:t>
      </w:r>
    </w:p>
    <w:p w14:paraId="675BA19E" w14:textId="77777777" w:rsidR="00F03635" w:rsidRPr="00A555C2" w:rsidRDefault="00F03635" w:rsidP="00F03635">
      <w:pPr>
        <w:rPr>
          <w:lang w:eastAsia="en-US"/>
        </w:rPr>
      </w:pPr>
    </w:p>
    <w:p w14:paraId="6AF47443" w14:textId="5C61946A" w:rsidR="009223F1" w:rsidRDefault="009223F1" w:rsidP="009223F1">
      <w:pPr>
        <w:keepNext/>
        <w:pBdr>
          <w:top w:val="single" w:sz="4" w:space="1" w:color="000000"/>
        </w:pBdr>
        <w:rPr>
          <w:lang w:eastAsia="en-US"/>
        </w:rPr>
      </w:pPr>
      <w:r w:rsidRPr="00A555C2">
        <w:rPr>
          <w:color w:val="0000FF"/>
          <w:lang w:eastAsia="en-US"/>
        </w:rPr>
        <w:t>S2-21081</w:t>
      </w:r>
      <w:r w:rsidR="0022051F">
        <w:rPr>
          <w:color w:val="0000FF"/>
          <w:lang w:eastAsia="en-US"/>
        </w:rPr>
        <w:t>79</w:t>
      </w:r>
      <w:r>
        <w:rPr>
          <w:lang w:eastAsia="en-US"/>
        </w:rPr>
        <w:t xml:space="preserve"> (SID NEW) </w:t>
      </w:r>
      <w:r w:rsidR="0022051F">
        <w:rPr>
          <w:lang w:eastAsia="en-US"/>
        </w:rPr>
        <w:t xml:space="preserve">Study on enhanced support of Non-Public Networks phase 2 </w:t>
      </w:r>
      <w:r>
        <w:rPr>
          <w:lang w:eastAsia="en-US"/>
        </w:rPr>
        <w:t>(Source:</w:t>
      </w:r>
      <w:r w:rsidR="0022051F">
        <w:rPr>
          <w:lang w:eastAsia="en-US"/>
        </w:rPr>
        <w:t xml:space="preserve"> Ericsson, </w:t>
      </w:r>
      <w:proofErr w:type="spellStart"/>
      <w:r w:rsidR="0022051F">
        <w:rPr>
          <w:lang w:eastAsia="en-US"/>
        </w:rPr>
        <w:t>Futurewei</w:t>
      </w:r>
      <w:proofErr w:type="spellEnd"/>
      <w:r w:rsidR="0022051F">
        <w:rPr>
          <w:lang w:eastAsia="en-US"/>
        </w:rPr>
        <w:t xml:space="preserve">, </w:t>
      </w:r>
      <w:proofErr w:type="spellStart"/>
      <w:r w:rsidR="0022051F">
        <w:rPr>
          <w:lang w:eastAsia="en-US"/>
        </w:rPr>
        <w:t>Convida</w:t>
      </w:r>
      <w:proofErr w:type="spellEnd"/>
      <w:r w:rsidR="0022051F">
        <w:rPr>
          <w:lang w:eastAsia="en-US"/>
        </w:rPr>
        <w:t xml:space="preserve"> Wireless, Charter, China Unicom, ETRI, Cisco, China Mobile, Lenovo, Motorola Mobility, Qualcomm, ZTE, Philips, Intel, </w:t>
      </w:r>
      <w:proofErr w:type="spellStart"/>
      <w:r w:rsidR="0022051F">
        <w:rPr>
          <w:lang w:eastAsia="en-US"/>
        </w:rPr>
        <w:t>Matrixx</w:t>
      </w:r>
      <w:proofErr w:type="spellEnd"/>
      <w:r w:rsidR="0022051F">
        <w:rPr>
          <w:lang w:eastAsia="en-US"/>
        </w:rPr>
        <w:t xml:space="preserve">, SHARP, </w:t>
      </w:r>
      <w:proofErr w:type="spellStart"/>
      <w:r w:rsidR="0022051F">
        <w:rPr>
          <w:lang w:eastAsia="en-US"/>
        </w:rPr>
        <w:t>InterDigital</w:t>
      </w:r>
      <w:proofErr w:type="spellEnd"/>
      <w:r w:rsidR="0022051F">
        <w:rPr>
          <w:lang w:eastAsia="en-US"/>
        </w:rPr>
        <w:t>, LG Electronics, NEC, Samsung, OPPO, T-Mobile USA</w:t>
      </w:r>
      <w:r>
        <w:rPr>
          <w:lang w:eastAsia="en-US"/>
        </w:rPr>
        <w:t>)</w:t>
      </w:r>
    </w:p>
    <w:p w14:paraId="3F1D10F2" w14:textId="77777777" w:rsidR="009223F1" w:rsidRPr="00A555C2" w:rsidRDefault="009223F1" w:rsidP="009223F1">
      <w:pPr>
        <w:keepNext/>
        <w:rPr>
          <w:b/>
          <w:bCs/>
          <w:lang w:eastAsia="en-US"/>
        </w:rPr>
      </w:pPr>
      <w:r w:rsidRPr="00A555C2">
        <w:rPr>
          <w:b/>
          <w:bCs/>
          <w:lang w:eastAsia="en-US"/>
        </w:rPr>
        <w:t>Discussion and conclusion:</w:t>
      </w:r>
    </w:p>
    <w:p w14:paraId="591FEF40" w14:textId="6B1EB09F" w:rsidR="009223F1" w:rsidRPr="0022051F" w:rsidRDefault="0022051F" w:rsidP="0022051F">
      <w:pPr>
        <w:pStyle w:val="NO"/>
        <w:rPr>
          <w:b/>
          <w:bCs/>
        </w:rPr>
      </w:pPr>
      <w:r w:rsidRPr="0022051F">
        <w:rPr>
          <w:b/>
          <w:bCs/>
        </w:rPr>
        <w:t>NOTE:</w:t>
      </w:r>
      <w:r w:rsidRPr="0022051F">
        <w:rPr>
          <w:b/>
          <w:bCs/>
        </w:rPr>
        <w:tab/>
        <w:t xml:space="preserve">This </w:t>
      </w:r>
      <w:r>
        <w:rPr>
          <w:b/>
          <w:bCs/>
        </w:rPr>
        <w:t xml:space="preserve">document </w:t>
      </w:r>
      <w:r w:rsidRPr="0022051F">
        <w:rPr>
          <w:b/>
          <w:bCs/>
        </w:rPr>
        <w:t xml:space="preserve">was subject to a double allocation of revision numbers and was originally marked as </w:t>
      </w:r>
      <w:r w:rsidRPr="0022051F">
        <w:rPr>
          <w:b/>
          <w:bCs/>
          <w:color w:val="0000FF"/>
        </w:rPr>
        <w:t>S2-2108156</w:t>
      </w:r>
      <w:r w:rsidRPr="0022051F">
        <w:rPr>
          <w:b/>
          <w:bCs/>
        </w:rPr>
        <w:t xml:space="preserve">. </w:t>
      </w:r>
      <w:r w:rsidRPr="0022051F">
        <w:rPr>
          <w:b/>
          <w:bCs/>
          <w:color w:val="0000FF"/>
        </w:rPr>
        <w:t>S2-2107187r03</w:t>
      </w:r>
      <w:r w:rsidRPr="0022051F">
        <w:rPr>
          <w:b/>
          <w:bCs/>
        </w:rPr>
        <w:t xml:space="preserve"> was corrected to revise it to </w:t>
      </w:r>
      <w:r w:rsidRPr="0022051F">
        <w:rPr>
          <w:b/>
          <w:bCs/>
          <w:color w:val="0000FF"/>
        </w:rPr>
        <w:t>S2-2108179</w:t>
      </w:r>
      <w:r w:rsidRPr="0022051F">
        <w:rPr>
          <w:b/>
          <w:bCs/>
        </w:rPr>
        <w:t>.</w:t>
      </w:r>
    </w:p>
    <w:p w14:paraId="27CA9674" w14:textId="05E0D1B1" w:rsidR="009223F1" w:rsidRPr="009223F1" w:rsidRDefault="0022051F" w:rsidP="009223F1">
      <w:pPr>
        <w:rPr>
          <w:lang w:eastAsia="en-US"/>
        </w:rPr>
      </w:pPr>
      <w:r>
        <w:rPr>
          <w:lang w:eastAsia="en-US"/>
        </w:rPr>
        <w:t xml:space="preserve">r03 in CC#2 folder. </w:t>
      </w:r>
      <w:r w:rsidR="009223F1">
        <w:rPr>
          <w:lang w:eastAsia="en-US"/>
        </w:rPr>
        <w:t xml:space="preserve">Revision of </w:t>
      </w:r>
      <w:r w:rsidR="009223F1" w:rsidRPr="00302D69">
        <w:rPr>
          <w:color w:val="0000FF"/>
          <w:lang w:eastAsia="en-US"/>
        </w:rPr>
        <w:t>S2-2107187r03</w:t>
      </w:r>
      <w:r w:rsidR="009223F1">
        <w:rPr>
          <w:lang w:eastAsia="en-US"/>
        </w:rPr>
        <w:t xml:space="preserve">. This was confirmed and </w:t>
      </w:r>
      <w:r w:rsidR="009223F1" w:rsidRPr="00A555C2">
        <w:rPr>
          <w:color w:val="0000FF"/>
          <w:lang w:eastAsia="en-US"/>
        </w:rPr>
        <w:t>S2-21081</w:t>
      </w:r>
      <w:r>
        <w:rPr>
          <w:color w:val="0000FF"/>
          <w:lang w:eastAsia="en-US"/>
        </w:rPr>
        <w:t>79</w:t>
      </w:r>
      <w:r w:rsidR="009223F1">
        <w:t xml:space="preserve"> was </w:t>
      </w:r>
      <w:r w:rsidR="009223F1" w:rsidRPr="00C3284B">
        <w:rPr>
          <w:color w:val="FF0000"/>
          <w:lang w:eastAsia="en-US"/>
        </w:rPr>
        <w:t>approved</w:t>
      </w:r>
      <w:r w:rsidR="009223F1">
        <w:t>.</w:t>
      </w:r>
    </w:p>
    <w:p w14:paraId="3EC4E7A4" w14:textId="77777777" w:rsidR="00F03635" w:rsidRPr="00A555C2" w:rsidRDefault="00F03635" w:rsidP="00F03635">
      <w:pPr>
        <w:rPr>
          <w:lang w:eastAsia="en-US"/>
        </w:rPr>
      </w:pPr>
    </w:p>
    <w:p w14:paraId="44E7F5C0" w14:textId="77777777" w:rsidR="009223F1" w:rsidRDefault="009223F1" w:rsidP="009223F1">
      <w:pPr>
        <w:keepNext/>
        <w:pBdr>
          <w:top w:val="single" w:sz="4" w:space="1" w:color="000000"/>
        </w:pBdr>
        <w:rPr>
          <w:lang w:eastAsia="en-US"/>
        </w:rPr>
      </w:pPr>
      <w:r w:rsidRPr="00A555C2">
        <w:rPr>
          <w:color w:val="0000FF"/>
          <w:lang w:eastAsia="en-US"/>
        </w:rPr>
        <w:lastRenderedPageBreak/>
        <w:t>S2-2108174</w:t>
      </w:r>
      <w:r>
        <w:rPr>
          <w:lang w:eastAsia="en-US"/>
        </w:rPr>
        <w:t xml:space="preserve"> (SID NEW) Study on enhanced support of NR </w:t>
      </w:r>
      <w:proofErr w:type="spellStart"/>
      <w:r>
        <w:rPr>
          <w:lang w:eastAsia="en-US"/>
        </w:rPr>
        <w:t>RedCap</w:t>
      </w:r>
      <w:proofErr w:type="spellEnd"/>
      <w:r>
        <w:rPr>
          <w:lang w:eastAsia="en-US"/>
        </w:rPr>
        <w:t xml:space="preserve"> with long </w:t>
      </w:r>
      <w:proofErr w:type="spellStart"/>
      <w:r>
        <w:rPr>
          <w:lang w:eastAsia="en-US"/>
        </w:rPr>
        <w:t>eDRX</w:t>
      </w:r>
      <w:proofErr w:type="spellEnd"/>
      <w:r>
        <w:rPr>
          <w:lang w:eastAsia="en-US"/>
        </w:rPr>
        <w:t xml:space="preserve"> for RRC INACTIVE State (Source: Ericsson, Deutsche Telekom, Verizon, Xiaomi, Sony, Nokia, Nokia Shanghai Bell, MediaTek, AT&amp;T, Apple)</w:t>
      </w:r>
    </w:p>
    <w:p w14:paraId="11CBB067" w14:textId="77777777" w:rsidR="009223F1" w:rsidRPr="00A555C2" w:rsidRDefault="009223F1" w:rsidP="009223F1">
      <w:pPr>
        <w:keepNext/>
        <w:rPr>
          <w:b/>
          <w:bCs/>
          <w:lang w:eastAsia="en-US"/>
        </w:rPr>
      </w:pPr>
      <w:r w:rsidRPr="00A555C2">
        <w:rPr>
          <w:b/>
          <w:bCs/>
          <w:lang w:eastAsia="en-US"/>
        </w:rPr>
        <w:t>Discussion and conclusion:</w:t>
      </w:r>
    </w:p>
    <w:p w14:paraId="4E3B173D" w14:textId="05DAFADC" w:rsidR="009223F1" w:rsidRDefault="009223F1" w:rsidP="009223F1">
      <w:pPr>
        <w:rPr>
          <w:lang w:eastAsia="en-US"/>
        </w:rPr>
      </w:pPr>
      <w:r>
        <w:rPr>
          <w:lang w:eastAsia="en-US"/>
        </w:rPr>
        <w:t xml:space="preserve">Revision of S2-2107251r01. Huawei suggested a compromise to change the note: 'NOTE: the study will not prevent any other CM state solutions, e.g. CM-Idle' and to revert the change to the objective on top of S2-2107251r02. Qualcomm could not accept this and suggested correcting the note in r01. </w:t>
      </w:r>
      <w:r w:rsidR="00302D69">
        <w:rPr>
          <w:lang w:eastAsia="en-US"/>
        </w:rPr>
        <w:t xml:space="preserve">Nokia commented that the WI is not to redefine RRC INACTVE and could not agree to adding this in the objective. </w:t>
      </w:r>
      <w:r w:rsidR="00302D69" w:rsidRPr="00A555C2">
        <w:rPr>
          <w:color w:val="0000FF"/>
          <w:lang w:eastAsia="en-US"/>
        </w:rPr>
        <w:t>S2-2108174</w:t>
      </w:r>
      <w:r w:rsidR="00302D69">
        <w:rPr>
          <w:lang w:eastAsia="en-US"/>
        </w:rPr>
        <w:t xml:space="preserve"> was then </w:t>
      </w:r>
      <w:r w:rsidR="00302D69" w:rsidRPr="00302D69">
        <w:rPr>
          <w:color w:val="FF0000"/>
          <w:lang w:eastAsia="en-US"/>
        </w:rPr>
        <w:t>postponed</w:t>
      </w:r>
      <w:r w:rsidR="00302D69">
        <w:rPr>
          <w:lang w:eastAsia="en-US"/>
        </w:rPr>
        <w:t>.</w:t>
      </w:r>
    </w:p>
    <w:p w14:paraId="425F71E3" w14:textId="77777777" w:rsidR="00F03635" w:rsidRPr="00A555C2" w:rsidRDefault="00F03635" w:rsidP="00F03635">
      <w:pPr>
        <w:rPr>
          <w:lang w:eastAsia="en-US"/>
        </w:rPr>
      </w:pPr>
    </w:p>
    <w:p w14:paraId="048AB58B" w14:textId="77777777" w:rsidR="00302D69" w:rsidRDefault="00302D69" w:rsidP="00302D69">
      <w:pPr>
        <w:keepNext/>
        <w:pBdr>
          <w:top w:val="single" w:sz="4" w:space="1" w:color="000000"/>
        </w:pBdr>
        <w:rPr>
          <w:lang w:eastAsia="en-US"/>
        </w:rPr>
      </w:pPr>
      <w:r w:rsidRPr="00A555C2">
        <w:rPr>
          <w:color w:val="0000FF"/>
          <w:lang w:eastAsia="en-US"/>
        </w:rPr>
        <w:t>S2-2108158</w:t>
      </w:r>
      <w:r>
        <w:rPr>
          <w:lang w:eastAsia="en-US"/>
        </w:rPr>
        <w:t xml:space="preserve"> (SID NEW) Study on 5G System Support for AI/ML-based Services (Source: OPPO, Samsung)</w:t>
      </w:r>
    </w:p>
    <w:p w14:paraId="58634094" w14:textId="77777777" w:rsidR="00302D69" w:rsidRPr="00A555C2" w:rsidRDefault="00302D69" w:rsidP="00302D69">
      <w:pPr>
        <w:keepNext/>
        <w:rPr>
          <w:b/>
          <w:bCs/>
          <w:lang w:eastAsia="en-US"/>
        </w:rPr>
      </w:pPr>
      <w:r w:rsidRPr="00A555C2">
        <w:rPr>
          <w:b/>
          <w:bCs/>
          <w:lang w:eastAsia="en-US"/>
        </w:rPr>
        <w:t>Discussion and conclusion:</w:t>
      </w:r>
    </w:p>
    <w:p w14:paraId="72B1589C" w14:textId="264E33C2" w:rsidR="00302D69" w:rsidRPr="00302D69" w:rsidRDefault="00302D69" w:rsidP="00302D69">
      <w:pPr>
        <w:rPr>
          <w:lang w:eastAsia="en-US"/>
        </w:rPr>
      </w:pPr>
      <w:r>
        <w:rPr>
          <w:lang w:eastAsia="en-US"/>
        </w:rPr>
        <w:t xml:space="preserve">Revision of </w:t>
      </w:r>
      <w:r w:rsidRPr="00302D69">
        <w:rPr>
          <w:color w:val="0000FF"/>
          <w:lang w:eastAsia="en-US"/>
        </w:rPr>
        <w:t>S2-2107289r06</w:t>
      </w:r>
      <w:r>
        <w:rPr>
          <w:lang w:eastAsia="en-US"/>
        </w:rPr>
        <w:t xml:space="preserve">. This was agreed and </w:t>
      </w:r>
      <w:r w:rsidRPr="00A555C2">
        <w:rPr>
          <w:color w:val="0000FF"/>
          <w:lang w:eastAsia="en-US"/>
        </w:rPr>
        <w:t>S2-2108158</w:t>
      </w:r>
      <w:r>
        <w:t xml:space="preserve"> was </w:t>
      </w:r>
      <w:r w:rsidRPr="00C3284B">
        <w:rPr>
          <w:color w:val="FF0000"/>
          <w:lang w:eastAsia="en-US"/>
        </w:rPr>
        <w:t>approved</w:t>
      </w:r>
      <w:r>
        <w:t>.</w:t>
      </w:r>
    </w:p>
    <w:p w14:paraId="088AA7D1" w14:textId="77777777" w:rsidR="00F03635" w:rsidRPr="00A555C2" w:rsidRDefault="00F03635" w:rsidP="00F03635">
      <w:pPr>
        <w:rPr>
          <w:lang w:eastAsia="en-US"/>
        </w:rPr>
      </w:pPr>
    </w:p>
    <w:p w14:paraId="771D2392" w14:textId="77777777" w:rsidR="00302D69" w:rsidRDefault="00302D69" w:rsidP="00302D69">
      <w:pPr>
        <w:keepNext/>
        <w:pBdr>
          <w:top w:val="single" w:sz="4" w:space="1" w:color="000000"/>
        </w:pBdr>
        <w:rPr>
          <w:lang w:eastAsia="en-US"/>
        </w:rPr>
      </w:pPr>
      <w:r w:rsidRPr="00A555C2">
        <w:rPr>
          <w:color w:val="0000FF"/>
          <w:lang w:eastAsia="en-US"/>
        </w:rPr>
        <w:t>S2-2108159</w:t>
      </w:r>
      <w:r>
        <w:rPr>
          <w:lang w:eastAsia="en-US"/>
        </w:rPr>
        <w:t xml:space="preserve"> (SID NEW) Study on enhancement of 5G UE Policy (Source: Intel Belgium SA/NV)</w:t>
      </w:r>
    </w:p>
    <w:p w14:paraId="33EA8C41" w14:textId="77777777" w:rsidR="00302D69" w:rsidRPr="00A555C2" w:rsidRDefault="00302D69" w:rsidP="00302D69">
      <w:pPr>
        <w:keepNext/>
        <w:rPr>
          <w:b/>
          <w:bCs/>
          <w:lang w:eastAsia="en-US"/>
        </w:rPr>
      </w:pPr>
      <w:r w:rsidRPr="00A555C2">
        <w:rPr>
          <w:b/>
          <w:bCs/>
          <w:lang w:eastAsia="en-US"/>
        </w:rPr>
        <w:t>Discussion and conclusion:</w:t>
      </w:r>
    </w:p>
    <w:p w14:paraId="481368F6" w14:textId="5FD4AEBA" w:rsidR="00302D69" w:rsidRDefault="00302D69" w:rsidP="00302D69">
      <w:pPr>
        <w:rPr>
          <w:lang w:eastAsia="en-US"/>
        </w:rPr>
      </w:pPr>
      <w:r>
        <w:rPr>
          <w:lang w:eastAsia="en-US"/>
        </w:rPr>
        <w:t xml:space="preserve">Revision of </w:t>
      </w:r>
      <w:r w:rsidRPr="00302D69">
        <w:rPr>
          <w:color w:val="0000FF"/>
          <w:lang w:eastAsia="en-US"/>
        </w:rPr>
        <w:t>S2-2107291r06(v4)</w:t>
      </w:r>
      <w:r>
        <w:rPr>
          <w:lang w:eastAsia="en-US"/>
        </w:rPr>
        <w:t xml:space="preserve">. This was re-provided as </w:t>
      </w:r>
      <w:r w:rsidRPr="00302D69">
        <w:rPr>
          <w:color w:val="0000FF"/>
          <w:lang w:eastAsia="en-US"/>
        </w:rPr>
        <w:t>S2-2107291r07</w:t>
      </w:r>
      <w:r>
        <w:rPr>
          <w:lang w:eastAsia="en-US"/>
        </w:rPr>
        <w:t xml:space="preserve">. This was agreed and </w:t>
      </w:r>
      <w:r w:rsidRPr="00A555C2">
        <w:rPr>
          <w:color w:val="0000FF"/>
          <w:lang w:eastAsia="en-US"/>
        </w:rPr>
        <w:t>S2-210815</w:t>
      </w:r>
      <w:r>
        <w:rPr>
          <w:color w:val="0000FF"/>
          <w:lang w:eastAsia="en-US"/>
        </w:rPr>
        <w:t>9</w:t>
      </w:r>
      <w:r>
        <w:t xml:space="preserve"> was </w:t>
      </w:r>
      <w:r w:rsidRPr="00C3284B">
        <w:rPr>
          <w:color w:val="FF0000"/>
          <w:lang w:eastAsia="en-US"/>
        </w:rPr>
        <w:t>approved</w:t>
      </w:r>
      <w:r>
        <w:t>.</w:t>
      </w:r>
    </w:p>
    <w:p w14:paraId="5234573D" w14:textId="77777777" w:rsidR="00F03635" w:rsidRPr="00A555C2" w:rsidRDefault="00F03635" w:rsidP="00F03635">
      <w:pPr>
        <w:rPr>
          <w:lang w:eastAsia="en-US"/>
        </w:rPr>
      </w:pPr>
    </w:p>
    <w:p w14:paraId="702F1F13" w14:textId="77777777" w:rsidR="00302D69" w:rsidRDefault="00302D69" w:rsidP="00302D69">
      <w:pPr>
        <w:keepNext/>
        <w:pBdr>
          <w:top w:val="single" w:sz="4" w:space="1" w:color="000000"/>
        </w:pBdr>
        <w:rPr>
          <w:lang w:eastAsia="en-US"/>
        </w:rPr>
      </w:pPr>
      <w:r w:rsidRPr="00A555C2">
        <w:rPr>
          <w:color w:val="0000FF"/>
          <w:lang w:eastAsia="en-US"/>
        </w:rPr>
        <w:t>S2-2108160</w:t>
      </w:r>
      <w:r>
        <w:rPr>
          <w:lang w:eastAsia="en-US"/>
        </w:rPr>
        <w:t xml:space="preserve"> (SID NEW) Study on System Enabler for Service Function Chaining (Source: Intel)</w:t>
      </w:r>
    </w:p>
    <w:p w14:paraId="5AC81E80" w14:textId="77777777" w:rsidR="00302D69" w:rsidRPr="00A555C2" w:rsidRDefault="00302D69" w:rsidP="00302D69">
      <w:pPr>
        <w:keepNext/>
        <w:rPr>
          <w:b/>
          <w:bCs/>
          <w:lang w:eastAsia="en-US"/>
        </w:rPr>
      </w:pPr>
      <w:r w:rsidRPr="00A555C2">
        <w:rPr>
          <w:b/>
          <w:bCs/>
          <w:lang w:eastAsia="en-US"/>
        </w:rPr>
        <w:t>Discussion and conclusion:</w:t>
      </w:r>
    </w:p>
    <w:p w14:paraId="4A47056B" w14:textId="7C3D5122" w:rsidR="00302D69" w:rsidRDefault="00302D69" w:rsidP="00302D69">
      <w:pPr>
        <w:rPr>
          <w:lang w:eastAsia="en-US"/>
        </w:rPr>
      </w:pPr>
      <w:r>
        <w:rPr>
          <w:lang w:eastAsia="en-US"/>
        </w:rPr>
        <w:t xml:space="preserve">Revision of </w:t>
      </w:r>
      <w:r w:rsidRPr="00302D69">
        <w:rPr>
          <w:color w:val="0000FF"/>
          <w:lang w:eastAsia="en-US"/>
        </w:rPr>
        <w:t>S2-2107292r06</w:t>
      </w:r>
      <w:r>
        <w:rPr>
          <w:lang w:eastAsia="en-US"/>
        </w:rPr>
        <w:t xml:space="preserve">. This was agreed and </w:t>
      </w:r>
      <w:r w:rsidRPr="00A555C2">
        <w:rPr>
          <w:color w:val="0000FF"/>
          <w:lang w:eastAsia="en-US"/>
        </w:rPr>
        <w:t>S2-21081</w:t>
      </w:r>
      <w:r>
        <w:rPr>
          <w:color w:val="0000FF"/>
          <w:lang w:eastAsia="en-US"/>
        </w:rPr>
        <w:t>60</w:t>
      </w:r>
      <w:r>
        <w:t xml:space="preserve"> was </w:t>
      </w:r>
      <w:r w:rsidRPr="00C3284B">
        <w:rPr>
          <w:color w:val="FF0000"/>
          <w:lang w:eastAsia="en-US"/>
        </w:rPr>
        <w:t>approved</w:t>
      </w:r>
      <w:r>
        <w:t>.</w:t>
      </w:r>
    </w:p>
    <w:p w14:paraId="2C031E5D" w14:textId="77777777" w:rsidR="00F03635" w:rsidRPr="00A555C2" w:rsidRDefault="00F03635" w:rsidP="00F03635">
      <w:pPr>
        <w:rPr>
          <w:lang w:eastAsia="en-US"/>
        </w:rPr>
      </w:pPr>
    </w:p>
    <w:p w14:paraId="200E3474" w14:textId="77777777" w:rsidR="00302D69" w:rsidRDefault="00302D69" w:rsidP="00302D69">
      <w:pPr>
        <w:keepNext/>
        <w:pBdr>
          <w:top w:val="single" w:sz="4" w:space="1" w:color="000000"/>
        </w:pBdr>
        <w:rPr>
          <w:lang w:eastAsia="en-US"/>
        </w:rPr>
      </w:pPr>
      <w:r w:rsidRPr="00A555C2">
        <w:rPr>
          <w:color w:val="0000FF"/>
          <w:lang w:eastAsia="en-US"/>
        </w:rPr>
        <w:t>S2-2108161</w:t>
      </w:r>
      <w:r>
        <w:rPr>
          <w:lang w:eastAsia="en-US"/>
        </w:rPr>
        <w:t xml:space="preserve"> (SID NEW) New SID on Study on 5G Timing Resiliency and TSC enhancements (Source: Nokia, Nokia Shanghai Bell, Verizon, AT&amp;T, Sennheiser, Huawei, </w:t>
      </w:r>
      <w:proofErr w:type="spellStart"/>
      <w:r>
        <w:rPr>
          <w:lang w:eastAsia="en-US"/>
        </w:rPr>
        <w:t>HiSilicon</w:t>
      </w:r>
      <w:proofErr w:type="spellEnd"/>
      <w:r>
        <w:rPr>
          <w:lang w:eastAsia="en-US"/>
        </w:rPr>
        <w:t xml:space="preserve">, </w:t>
      </w:r>
      <w:proofErr w:type="spellStart"/>
      <w:r>
        <w:rPr>
          <w:lang w:eastAsia="en-US"/>
        </w:rPr>
        <w:t>Matrixx</w:t>
      </w:r>
      <w:proofErr w:type="spellEnd"/>
      <w:r>
        <w:rPr>
          <w:lang w:eastAsia="en-US"/>
        </w:rPr>
        <w:t xml:space="preserve">, ZTE, China Unicom, Vivo, NTT Docomo, ETRI, Xiaomi, Orange, China Mobile, KDDI, Tencent, T-Mobile USA, Interdigital, Samsung, CATT, Deutsche Telekom, Ericsson, Denso, </w:t>
      </w:r>
      <w:proofErr w:type="spellStart"/>
      <w:r>
        <w:rPr>
          <w:lang w:eastAsia="en-US"/>
        </w:rPr>
        <w:t>BMWi</w:t>
      </w:r>
      <w:proofErr w:type="spellEnd"/>
      <w:r>
        <w:rPr>
          <w:lang w:eastAsia="en-US"/>
        </w:rPr>
        <w:t>, )</w:t>
      </w:r>
    </w:p>
    <w:p w14:paraId="5BFF0A40" w14:textId="77777777" w:rsidR="00302D69" w:rsidRPr="00A555C2" w:rsidRDefault="00302D69" w:rsidP="00302D69">
      <w:pPr>
        <w:keepNext/>
        <w:rPr>
          <w:b/>
          <w:bCs/>
          <w:lang w:eastAsia="en-US"/>
        </w:rPr>
      </w:pPr>
      <w:r w:rsidRPr="00A555C2">
        <w:rPr>
          <w:b/>
          <w:bCs/>
          <w:lang w:eastAsia="en-US"/>
        </w:rPr>
        <w:t>Discussion and conclusion:</w:t>
      </w:r>
    </w:p>
    <w:p w14:paraId="5E33616E" w14:textId="634A024E" w:rsidR="00302D69" w:rsidRDefault="00302D69" w:rsidP="00302D69">
      <w:pPr>
        <w:rPr>
          <w:lang w:eastAsia="en-US"/>
        </w:rPr>
      </w:pPr>
      <w:r>
        <w:rPr>
          <w:lang w:eastAsia="en-US"/>
        </w:rPr>
        <w:t xml:space="preserve">Revision of </w:t>
      </w:r>
      <w:r w:rsidRPr="00302D69">
        <w:rPr>
          <w:color w:val="0000FF"/>
          <w:lang w:eastAsia="en-US"/>
        </w:rPr>
        <w:t>S2-2107297r06</w:t>
      </w:r>
      <w:r>
        <w:rPr>
          <w:lang w:eastAsia="en-US"/>
        </w:rPr>
        <w:t>. Nokia commented that two editorial changes of change time -&gt; timing to r06 had been suggested and provided in r07. Ericsson proposed to change WT#1.1 text with 'failure condition or deviation from requested service parameters'. Qualcomm had an issue with this as the understanding of the parameters in this context is not clear. Huawei also preferred r06 text. Ericsson could accept this if there can be an update at the next meeting.</w:t>
      </w:r>
      <w:r w:rsidRPr="00302D69">
        <w:rPr>
          <w:color w:val="0000FF"/>
          <w:lang w:eastAsia="en-US"/>
        </w:rPr>
        <w:t xml:space="preserve"> S2-2107297r06</w:t>
      </w:r>
      <w:r>
        <w:rPr>
          <w:lang w:eastAsia="en-US"/>
        </w:rPr>
        <w:t xml:space="preserve"> was endorsed and the revision in </w:t>
      </w:r>
      <w:r w:rsidRPr="00A555C2">
        <w:rPr>
          <w:color w:val="0000FF"/>
          <w:lang w:eastAsia="en-US"/>
        </w:rPr>
        <w:t>S2-2108161</w:t>
      </w:r>
      <w:r>
        <w:rPr>
          <w:lang w:eastAsia="en-US"/>
        </w:rPr>
        <w:t xml:space="preserve"> was </w:t>
      </w:r>
      <w:r w:rsidRPr="00302D69">
        <w:rPr>
          <w:color w:val="FF0000"/>
          <w:lang w:eastAsia="en-US"/>
        </w:rPr>
        <w:t>Technically Endorsed</w:t>
      </w:r>
      <w:r>
        <w:rPr>
          <w:lang w:eastAsia="en-US"/>
        </w:rPr>
        <w:t>.</w:t>
      </w:r>
    </w:p>
    <w:p w14:paraId="6619E939" w14:textId="77777777" w:rsidR="00F03635" w:rsidRPr="00A555C2" w:rsidRDefault="00F03635" w:rsidP="00F03635">
      <w:pPr>
        <w:rPr>
          <w:lang w:eastAsia="en-US"/>
        </w:rPr>
      </w:pPr>
    </w:p>
    <w:p w14:paraId="086B5576" w14:textId="77777777" w:rsidR="00302D69" w:rsidRDefault="00302D69" w:rsidP="00302D69">
      <w:pPr>
        <w:keepNext/>
        <w:pBdr>
          <w:top w:val="single" w:sz="4" w:space="1" w:color="000000"/>
        </w:pBdr>
        <w:rPr>
          <w:lang w:eastAsia="en-US"/>
        </w:rPr>
      </w:pPr>
      <w:r w:rsidRPr="00A555C2">
        <w:rPr>
          <w:color w:val="0000FF"/>
          <w:lang w:eastAsia="en-US"/>
        </w:rPr>
        <w:t>S2-2108162</w:t>
      </w:r>
      <w:r>
        <w:rPr>
          <w:lang w:eastAsia="en-US"/>
        </w:rPr>
        <w:t xml:space="preserve"> (SID NEW) New SID on Study on Proximity based Services in 5GS - Phase 2 (Source: CATT, OPPO)</w:t>
      </w:r>
    </w:p>
    <w:p w14:paraId="18BA387B" w14:textId="77777777" w:rsidR="00302D69" w:rsidRPr="00A555C2" w:rsidRDefault="00302D69" w:rsidP="00302D69">
      <w:pPr>
        <w:keepNext/>
        <w:rPr>
          <w:b/>
          <w:bCs/>
          <w:lang w:eastAsia="en-US"/>
        </w:rPr>
      </w:pPr>
      <w:r w:rsidRPr="00A555C2">
        <w:rPr>
          <w:b/>
          <w:bCs/>
          <w:lang w:eastAsia="en-US"/>
        </w:rPr>
        <w:t>Discussion and conclusion:</w:t>
      </w:r>
    </w:p>
    <w:p w14:paraId="3B158B65" w14:textId="4AD51DA2" w:rsidR="00302D69" w:rsidRDefault="00302D69" w:rsidP="00302D69">
      <w:pPr>
        <w:rPr>
          <w:lang w:eastAsia="en-US"/>
        </w:rPr>
      </w:pPr>
      <w:r>
        <w:rPr>
          <w:lang w:eastAsia="en-US"/>
        </w:rPr>
        <w:t xml:space="preserve">Revision of S2-2107396r02(v2). This was re-provided as </w:t>
      </w:r>
      <w:r w:rsidRPr="00302D69">
        <w:rPr>
          <w:color w:val="0000FF"/>
          <w:lang w:eastAsia="en-US"/>
        </w:rPr>
        <w:t>S2-2107</w:t>
      </w:r>
      <w:r>
        <w:rPr>
          <w:color w:val="0000FF"/>
          <w:lang w:eastAsia="en-US"/>
        </w:rPr>
        <w:t>396</w:t>
      </w:r>
      <w:r w:rsidRPr="00302D69">
        <w:rPr>
          <w:color w:val="0000FF"/>
          <w:lang w:eastAsia="en-US"/>
        </w:rPr>
        <w:t>r0</w:t>
      </w:r>
      <w:r>
        <w:rPr>
          <w:color w:val="0000FF"/>
          <w:lang w:eastAsia="en-US"/>
        </w:rPr>
        <w:t>3</w:t>
      </w:r>
      <w:r>
        <w:rPr>
          <w:lang w:eastAsia="en-US"/>
        </w:rPr>
        <w:t xml:space="preserve">. Qualcomm asked what WT#12 was and how it can have 0 TUs. CATT explained this was a study which will be done in the normative phase. This was considered unnecessary to include in the Study Item. Ericsson commented that then an agreed approach is needed for including small work in the WIDs which are not included in the Study. </w:t>
      </w:r>
      <w:r w:rsidRPr="00302D69">
        <w:rPr>
          <w:color w:val="0000FF"/>
          <w:lang w:eastAsia="en-US"/>
        </w:rPr>
        <w:t>S2-2107</w:t>
      </w:r>
      <w:r>
        <w:rPr>
          <w:color w:val="0000FF"/>
          <w:lang w:eastAsia="en-US"/>
        </w:rPr>
        <w:t>396</w:t>
      </w:r>
      <w:r w:rsidRPr="00302D69">
        <w:rPr>
          <w:color w:val="0000FF"/>
          <w:lang w:eastAsia="en-US"/>
        </w:rPr>
        <w:t>r0</w:t>
      </w:r>
      <w:r>
        <w:rPr>
          <w:color w:val="0000FF"/>
          <w:lang w:eastAsia="en-US"/>
        </w:rPr>
        <w:t>3</w:t>
      </w:r>
      <w:r>
        <w:rPr>
          <w:lang w:eastAsia="en-US"/>
        </w:rPr>
        <w:t xml:space="preserve"> was endorsed and the revision in </w:t>
      </w:r>
      <w:r w:rsidRPr="00A555C2">
        <w:rPr>
          <w:color w:val="0000FF"/>
          <w:lang w:eastAsia="en-US"/>
        </w:rPr>
        <w:t>S2-21081</w:t>
      </w:r>
      <w:r>
        <w:rPr>
          <w:color w:val="0000FF"/>
          <w:lang w:eastAsia="en-US"/>
        </w:rPr>
        <w:t>62</w:t>
      </w:r>
      <w:r>
        <w:t xml:space="preserve"> was </w:t>
      </w:r>
      <w:r>
        <w:rPr>
          <w:color w:val="FF0000"/>
          <w:lang w:eastAsia="en-US"/>
        </w:rPr>
        <w:t>Technically Endorsed</w:t>
      </w:r>
      <w:r>
        <w:t>.</w:t>
      </w:r>
    </w:p>
    <w:p w14:paraId="6239175C" w14:textId="1A996396" w:rsidR="00302D69" w:rsidRPr="00302D69" w:rsidRDefault="00302D69" w:rsidP="00302D69">
      <w:pPr>
        <w:rPr>
          <w:b/>
          <w:bCs/>
          <w:lang w:eastAsia="en-US"/>
        </w:rPr>
      </w:pPr>
      <w:r w:rsidRPr="00302D69">
        <w:rPr>
          <w:b/>
          <w:bCs/>
          <w:lang w:eastAsia="en-US"/>
        </w:rPr>
        <w:t xml:space="preserve">Samsung asked what should happen to SIDs which have more than 16 TUs. The SA WG2 Chair clarified that the TUs should be as realistic and accurate as possible so should not be reduced just to be lower than the guidance maximum, but these can then only be technically endorsed and further refinement or down-scoping may be performed by TSG SA. Ericsson commented that there are a number of such SIDs and this may not have been done to already approved SIDs </w:t>
      </w:r>
      <w:r>
        <w:rPr>
          <w:b/>
          <w:bCs/>
          <w:lang w:eastAsia="en-US"/>
        </w:rPr>
        <w:t xml:space="preserve">(e.g. FS_5G_ProSe_Ph2, FS_INCP) </w:t>
      </w:r>
      <w:r w:rsidRPr="00302D69">
        <w:rPr>
          <w:b/>
          <w:bCs/>
          <w:lang w:eastAsia="en-US"/>
        </w:rPr>
        <w:t xml:space="preserve">and suggested reviewing the overall SA WG2 SIDs again in the November SA WG2 meeting. </w:t>
      </w:r>
      <w:r>
        <w:rPr>
          <w:b/>
          <w:bCs/>
          <w:lang w:eastAsia="en-US"/>
        </w:rPr>
        <w:t xml:space="preserve">The SA WG2 Chair will place such large projects in a separate group in the SA WG2 Chair Report to the TSG SA meeting. Ericsson suggested that a discussion on how the larger WI proposals can be reduced is discussed in the November SA WG2 Meeting. </w:t>
      </w:r>
    </w:p>
    <w:p w14:paraId="3C051674" w14:textId="160138DB" w:rsidR="009223F1" w:rsidRPr="00302D69" w:rsidRDefault="00302D69" w:rsidP="00A555C2">
      <w:pPr>
        <w:rPr>
          <w:b/>
          <w:bCs/>
          <w:color w:val="0000FF"/>
        </w:rPr>
      </w:pPr>
      <w:r w:rsidRPr="00302D69">
        <w:rPr>
          <w:b/>
          <w:bCs/>
          <w:color w:val="0000FF"/>
        </w:rPr>
        <w:t>It was agreed that SIDs marked as agreed at this meeting can still be updated at the next meeting to try to reduce the TU estimates. This can also be done for smaller items in order to allow more input to the Rel-18 Work Plan.</w:t>
      </w:r>
    </w:p>
    <w:p w14:paraId="06E0668F" w14:textId="77777777" w:rsidR="00F03635" w:rsidRPr="00A555C2" w:rsidRDefault="00F03635" w:rsidP="00F03635">
      <w:pPr>
        <w:rPr>
          <w:lang w:eastAsia="en-US"/>
        </w:rPr>
      </w:pPr>
    </w:p>
    <w:p w14:paraId="33E440ED" w14:textId="77777777" w:rsidR="00302D69" w:rsidRDefault="00302D69" w:rsidP="00302D69">
      <w:pPr>
        <w:keepNext/>
        <w:pBdr>
          <w:top w:val="single" w:sz="4" w:space="1" w:color="000000"/>
        </w:pBdr>
        <w:rPr>
          <w:lang w:eastAsia="en-US"/>
        </w:rPr>
      </w:pPr>
      <w:r w:rsidRPr="00A555C2">
        <w:rPr>
          <w:color w:val="0000FF"/>
          <w:lang w:eastAsia="en-US"/>
        </w:rPr>
        <w:lastRenderedPageBreak/>
        <w:t>S2-2108163</w:t>
      </w:r>
      <w:r>
        <w:rPr>
          <w:lang w:eastAsia="en-US"/>
        </w:rPr>
        <w:t xml:space="preserve"> (SID NEW) New SID on generic group management, exposure and communication enhancements (Source: Huawei, China Mobile, China Telecom, China Unicom, Samsung, Juniper)</w:t>
      </w:r>
    </w:p>
    <w:p w14:paraId="569B81C3" w14:textId="77777777" w:rsidR="00302D69" w:rsidRPr="00A555C2" w:rsidRDefault="00302D69" w:rsidP="00302D69">
      <w:pPr>
        <w:keepNext/>
        <w:rPr>
          <w:b/>
          <w:bCs/>
          <w:lang w:eastAsia="en-US"/>
        </w:rPr>
      </w:pPr>
      <w:r w:rsidRPr="00A555C2">
        <w:rPr>
          <w:b/>
          <w:bCs/>
          <w:lang w:eastAsia="en-US"/>
        </w:rPr>
        <w:t>Discussion and conclusion:</w:t>
      </w:r>
    </w:p>
    <w:p w14:paraId="26CE027D" w14:textId="6E00170D" w:rsidR="00302D69" w:rsidRDefault="00302D69" w:rsidP="00302D69">
      <w:pPr>
        <w:rPr>
          <w:lang w:eastAsia="en-US"/>
        </w:rPr>
      </w:pPr>
      <w:r>
        <w:rPr>
          <w:lang w:eastAsia="en-US"/>
        </w:rPr>
        <w:t xml:space="preserve">Revision of </w:t>
      </w:r>
      <w:r w:rsidRPr="00302D69">
        <w:rPr>
          <w:color w:val="0000FF"/>
          <w:lang w:eastAsia="en-US"/>
        </w:rPr>
        <w:t>S2-2107419r04</w:t>
      </w:r>
      <w:r>
        <w:rPr>
          <w:lang w:eastAsia="en-US"/>
        </w:rPr>
        <w:t xml:space="preserve">. Ericsson commented that there are still several issues which require further discussion and it is thought that Group Management should be included in a single SID. Qualcomm agreed and suggested endorsing this for allowing further discussion at the next meeting. Nokia objected to </w:t>
      </w:r>
      <w:r w:rsidRPr="00302D69">
        <w:rPr>
          <w:color w:val="0000FF"/>
          <w:lang w:eastAsia="en-US"/>
        </w:rPr>
        <w:t>S2-2107419r04</w:t>
      </w:r>
      <w:r>
        <w:t xml:space="preserve"> being endorsed and </w:t>
      </w:r>
      <w:r>
        <w:rPr>
          <w:lang w:eastAsia="en-US"/>
        </w:rPr>
        <w:t xml:space="preserve">preferred to postpone it. The revision in </w:t>
      </w:r>
      <w:r w:rsidRPr="00A555C2">
        <w:rPr>
          <w:color w:val="0000FF"/>
          <w:lang w:eastAsia="en-US"/>
        </w:rPr>
        <w:t>S2-21081</w:t>
      </w:r>
      <w:r>
        <w:rPr>
          <w:color w:val="0000FF"/>
          <w:lang w:eastAsia="en-US"/>
        </w:rPr>
        <w:t>63</w:t>
      </w:r>
      <w:r>
        <w:t xml:space="preserve"> was </w:t>
      </w:r>
      <w:r>
        <w:rPr>
          <w:color w:val="FF0000"/>
          <w:lang w:eastAsia="en-US"/>
        </w:rPr>
        <w:t>postponed</w:t>
      </w:r>
      <w:r>
        <w:t>.</w:t>
      </w:r>
    </w:p>
    <w:p w14:paraId="02F9BB01" w14:textId="77777777" w:rsidR="00F03635" w:rsidRPr="00A555C2" w:rsidRDefault="00F03635" w:rsidP="00F03635">
      <w:pPr>
        <w:rPr>
          <w:lang w:eastAsia="en-US"/>
        </w:rPr>
      </w:pPr>
    </w:p>
    <w:p w14:paraId="7FC24BD1" w14:textId="77777777" w:rsidR="00302D69" w:rsidRDefault="00302D69" w:rsidP="00302D69">
      <w:pPr>
        <w:keepNext/>
        <w:pBdr>
          <w:top w:val="single" w:sz="4" w:space="1" w:color="000000"/>
        </w:pBdr>
        <w:rPr>
          <w:lang w:eastAsia="en-US"/>
        </w:rPr>
      </w:pPr>
      <w:r w:rsidRPr="00A555C2">
        <w:rPr>
          <w:color w:val="0000FF"/>
          <w:lang w:eastAsia="en-US"/>
        </w:rPr>
        <w:t>S2-2108166</w:t>
      </w:r>
      <w:r>
        <w:rPr>
          <w:lang w:eastAsia="en-US"/>
        </w:rPr>
        <w:t xml:space="preserve"> (SID NEW) New SID on Enhancement of support for Edge Computing in 5G Core network — phase 2 (Source: Huawei, </w:t>
      </w:r>
      <w:proofErr w:type="spellStart"/>
      <w:r>
        <w:rPr>
          <w:lang w:eastAsia="en-US"/>
        </w:rPr>
        <w:t>HiSilicon</w:t>
      </w:r>
      <w:proofErr w:type="spellEnd"/>
      <w:r>
        <w:rPr>
          <w:lang w:eastAsia="en-US"/>
        </w:rPr>
        <w:t xml:space="preserve">, Alibaba, China Unicom, </w:t>
      </w:r>
      <w:proofErr w:type="spellStart"/>
      <w:r>
        <w:rPr>
          <w:lang w:eastAsia="en-US"/>
        </w:rPr>
        <w:t>Convida</w:t>
      </w:r>
      <w:proofErr w:type="spellEnd"/>
      <w:r>
        <w:rPr>
          <w:lang w:eastAsia="en-US"/>
        </w:rPr>
        <w:t xml:space="preserve"> Wireless, Intel, Toyota, vivo, Nokia, Nokia Shanghai Bell)</w:t>
      </w:r>
    </w:p>
    <w:p w14:paraId="5BE39F96" w14:textId="77777777" w:rsidR="00302D69" w:rsidRPr="00A555C2" w:rsidRDefault="00302D69" w:rsidP="00302D69">
      <w:pPr>
        <w:keepNext/>
        <w:rPr>
          <w:b/>
          <w:bCs/>
          <w:lang w:eastAsia="en-US"/>
        </w:rPr>
      </w:pPr>
      <w:r w:rsidRPr="00A555C2">
        <w:rPr>
          <w:b/>
          <w:bCs/>
          <w:lang w:eastAsia="en-US"/>
        </w:rPr>
        <w:t>Discussion and conclusion:</w:t>
      </w:r>
    </w:p>
    <w:p w14:paraId="466E37B3" w14:textId="2F3628C1" w:rsidR="00302D69" w:rsidRDefault="00302D69" w:rsidP="00302D69">
      <w:pPr>
        <w:rPr>
          <w:lang w:eastAsia="en-US"/>
        </w:rPr>
      </w:pPr>
      <w:r>
        <w:rPr>
          <w:lang w:eastAsia="en-US"/>
        </w:rPr>
        <w:t xml:space="preserve">Revision of </w:t>
      </w:r>
      <w:r w:rsidRPr="00302D69">
        <w:rPr>
          <w:color w:val="0000FF"/>
          <w:lang w:eastAsia="en-US"/>
        </w:rPr>
        <w:t>S2-2107639r03</w:t>
      </w:r>
      <w:r>
        <w:rPr>
          <w:lang w:eastAsia="en-US"/>
        </w:rPr>
        <w:t xml:space="preserve">. This was agreed and </w:t>
      </w:r>
      <w:r w:rsidRPr="00A555C2">
        <w:rPr>
          <w:color w:val="0000FF"/>
          <w:lang w:eastAsia="en-US"/>
        </w:rPr>
        <w:t>S2-21081</w:t>
      </w:r>
      <w:r>
        <w:rPr>
          <w:color w:val="0000FF"/>
          <w:lang w:eastAsia="en-US"/>
        </w:rPr>
        <w:t>66</w:t>
      </w:r>
      <w:r>
        <w:t xml:space="preserve"> was </w:t>
      </w:r>
      <w:r w:rsidRPr="00C3284B">
        <w:rPr>
          <w:color w:val="FF0000"/>
          <w:lang w:eastAsia="en-US"/>
        </w:rPr>
        <w:t>approved</w:t>
      </w:r>
      <w:r>
        <w:t>.</w:t>
      </w:r>
    </w:p>
    <w:p w14:paraId="555EA94A" w14:textId="77777777" w:rsidR="00A555C2" w:rsidRPr="00A555C2" w:rsidRDefault="00A555C2" w:rsidP="00A555C2">
      <w:pPr>
        <w:rPr>
          <w:lang w:eastAsia="en-US"/>
        </w:rPr>
      </w:pPr>
    </w:p>
    <w:p w14:paraId="36AD1EFA" w14:textId="7995D666" w:rsidR="00A87E03" w:rsidRDefault="002F20A3" w:rsidP="00DD3ABC">
      <w:pPr>
        <w:pStyle w:val="Heading1"/>
      </w:pPr>
      <w:r>
        <w:t>2</w:t>
      </w:r>
      <w:r w:rsidR="00A87E03">
        <w:tab/>
      </w:r>
      <w:r w:rsidR="00A842AE">
        <w:t>Other issues raised</w:t>
      </w:r>
    </w:p>
    <w:p w14:paraId="056FD2F7" w14:textId="1DDDAE4F" w:rsidR="00FE3E01" w:rsidRDefault="00FE3E01" w:rsidP="00FE3E01">
      <w:pPr>
        <w:keepNext/>
        <w:pBdr>
          <w:top w:val="single" w:sz="4" w:space="1" w:color="000000"/>
        </w:pBdr>
        <w:rPr>
          <w:lang w:eastAsia="en-US"/>
        </w:rPr>
      </w:pPr>
      <w:r w:rsidRPr="00A555C2">
        <w:rPr>
          <w:color w:val="0000FF"/>
          <w:lang w:eastAsia="en-US"/>
        </w:rPr>
        <w:t>S2-210</w:t>
      </w:r>
      <w:r>
        <w:rPr>
          <w:color w:val="0000FF"/>
          <w:lang w:eastAsia="en-US"/>
        </w:rPr>
        <w:t>7</w:t>
      </w:r>
      <w:r w:rsidR="009223F1">
        <w:rPr>
          <w:color w:val="0000FF"/>
          <w:lang w:eastAsia="en-US"/>
        </w:rPr>
        <w:t>7</w:t>
      </w:r>
      <w:r>
        <w:rPr>
          <w:color w:val="0000FF"/>
          <w:lang w:eastAsia="en-US"/>
        </w:rPr>
        <w:t>2</w:t>
      </w:r>
      <w:r w:rsidRPr="00A555C2">
        <w:rPr>
          <w:color w:val="0000FF"/>
          <w:lang w:eastAsia="en-US"/>
        </w:rPr>
        <w:t>6</w:t>
      </w:r>
      <w:r>
        <w:rPr>
          <w:lang w:eastAsia="en-US"/>
        </w:rPr>
        <w:t xml:space="preserve"> (CR) </w:t>
      </w:r>
      <w:r w:rsidR="009223F1">
        <w:rPr>
          <w:lang w:eastAsia="en-US"/>
        </w:rPr>
        <w:t>Clarifications of NSAC and NSAC for roaming cases</w:t>
      </w:r>
      <w:r>
        <w:rPr>
          <w:lang w:eastAsia="en-US"/>
        </w:rPr>
        <w:t>(Source:</w:t>
      </w:r>
      <w:r w:rsidR="009223F1">
        <w:rPr>
          <w:lang w:eastAsia="en-US"/>
        </w:rPr>
        <w:t xml:space="preserve"> Nokia, Nokia Shanghai Bell</w:t>
      </w:r>
      <w:r>
        <w:rPr>
          <w:lang w:eastAsia="en-US"/>
        </w:rPr>
        <w:t>)</w:t>
      </w:r>
    </w:p>
    <w:p w14:paraId="2DFD0999" w14:textId="77777777" w:rsidR="00FE3E01" w:rsidRPr="00A555C2" w:rsidRDefault="00FE3E01" w:rsidP="00FE3E01">
      <w:pPr>
        <w:keepNext/>
        <w:rPr>
          <w:b/>
          <w:bCs/>
          <w:lang w:eastAsia="en-US"/>
        </w:rPr>
      </w:pPr>
      <w:r w:rsidRPr="00A555C2">
        <w:rPr>
          <w:b/>
          <w:bCs/>
          <w:lang w:eastAsia="en-US"/>
        </w:rPr>
        <w:t>Discussion and conclusion:</w:t>
      </w:r>
    </w:p>
    <w:p w14:paraId="421E853F" w14:textId="7DD13A40" w:rsidR="00302D69" w:rsidRPr="00302D69" w:rsidRDefault="00302D69" w:rsidP="00FE3E01">
      <w:r w:rsidRPr="00302D69">
        <w:rPr>
          <w:i/>
          <w:iCs/>
          <w:color w:val="0000FF"/>
        </w:rPr>
        <w:t>S2-2107726</w:t>
      </w:r>
      <w:r w:rsidR="00FE3E01" w:rsidRPr="00302D69">
        <w:rPr>
          <w:i/>
          <w:iCs/>
          <w:color w:val="0000FF"/>
        </w:rPr>
        <w:t>r04</w:t>
      </w:r>
      <w:r w:rsidR="00FE3E01" w:rsidRPr="00FE3E01">
        <w:rPr>
          <w:i/>
          <w:iCs/>
        </w:rPr>
        <w:t xml:space="preserve"> agreed. Revised to </w:t>
      </w:r>
      <w:r w:rsidR="00FE3E01" w:rsidRPr="00FE3E01">
        <w:rPr>
          <w:i/>
          <w:iCs/>
          <w:color w:val="0000FF"/>
        </w:rPr>
        <w:t>S2-210794</w:t>
      </w:r>
      <w:r w:rsidR="00072A74">
        <w:rPr>
          <w:i/>
          <w:iCs/>
          <w:color w:val="0000FF"/>
        </w:rPr>
        <w:t>3</w:t>
      </w:r>
      <w:r w:rsidR="00FE3E01">
        <w:rPr>
          <w:i/>
          <w:iCs/>
        </w:rPr>
        <w:t>.</w:t>
      </w:r>
      <w:r w:rsidR="00FE3E01" w:rsidRPr="00FE3E01">
        <w:rPr>
          <w:i/>
          <w:iCs/>
        </w:rPr>
        <w:t xml:space="preserve"> </w:t>
      </w:r>
      <w:r w:rsidR="00FE3E01" w:rsidRPr="00FE3E01">
        <w:rPr>
          <w:i/>
          <w:iCs/>
          <w:lang w:eastAsia="en-US"/>
        </w:rPr>
        <w:t>Confirm r04 is acceptable.</w:t>
      </w:r>
      <w:r w:rsidR="00FE3E01" w:rsidRPr="00302D69">
        <w:t xml:space="preserve"> </w:t>
      </w:r>
      <w:r>
        <w:t xml:space="preserve">Nokia could accept r04 with the following removed: 'The AMF is configured with the information indicating which network slice is subject to NSAC'. Samsung had confirmed they could accept this. </w:t>
      </w:r>
      <w:r w:rsidRPr="00302D69">
        <w:rPr>
          <w:i/>
          <w:iCs/>
          <w:color w:val="0000FF"/>
        </w:rPr>
        <w:t>S2-2107726r04</w:t>
      </w:r>
      <w:r>
        <w:t xml:space="preserve"> with this change was agreed and should be used for the creation of the revision in </w:t>
      </w:r>
      <w:r w:rsidRPr="00302D69">
        <w:rPr>
          <w:color w:val="0000FF"/>
        </w:rPr>
        <w:t>S2-210794</w:t>
      </w:r>
      <w:r w:rsidR="00072A74">
        <w:rPr>
          <w:color w:val="0000FF"/>
        </w:rPr>
        <w:t>3</w:t>
      </w:r>
      <w:r w:rsidRPr="00302D69">
        <w:t xml:space="preserve">, which was </w:t>
      </w:r>
      <w:r w:rsidRPr="00C3284B">
        <w:rPr>
          <w:color w:val="FF0000"/>
          <w:lang w:eastAsia="en-US"/>
        </w:rPr>
        <w:t>approved</w:t>
      </w:r>
      <w:r>
        <w:t>.</w:t>
      </w:r>
    </w:p>
    <w:p w14:paraId="7C03FEEE" w14:textId="77777777" w:rsidR="00F03635" w:rsidRDefault="00F03635" w:rsidP="00F03635"/>
    <w:p w14:paraId="64DE7B76" w14:textId="0F3C5DC2" w:rsidR="00302D69" w:rsidRDefault="00302D69" w:rsidP="00302D69">
      <w:pPr>
        <w:keepNext/>
        <w:pBdr>
          <w:top w:val="single" w:sz="4" w:space="1" w:color="000000"/>
        </w:pBdr>
        <w:rPr>
          <w:lang w:eastAsia="en-US"/>
        </w:rPr>
      </w:pPr>
      <w:r w:rsidRPr="00A555C2">
        <w:rPr>
          <w:color w:val="0000FF"/>
          <w:lang w:eastAsia="en-US"/>
        </w:rPr>
        <w:t>S2-210</w:t>
      </w:r>
      <w:r>
        <w:rPr>
          <w:color w:val="0000FF"/>
          <w:lang w:eastAsia="en-US"/>
        </w:rPr>
        <w:t>6992</w:t>
      </w:r>
      <w:r>
        <w:rPr>
          <w:lang w:eastAsia="en-US"/>
        </w:rPr>
        <w:t xml:space="preserve"> (LS In) LS from CT WG1: LS on the final conclusion of FS_MINT-CT(Source: CT WG1)</w:t>
      </w:r>
    </w:p>
    <w:p w14:paraId="33A84F62" w14:textId="77777777" w:rsidR="00302D69" w:rsidRPr="00A555C2" w:rsidRDefault="00302D69" w:rsidP="00302D69">
      <w:pPr>
        <w:keepNext/>
        <w:rPr>
          <w:b/>
          <w:bCs/>
          <w:lang w:eastAsia="en-US"/>
        </w:rPr>
      </w:pPr>
      <w:r w:rsidRPr="00A555C2">
        <w:rPr>
          <w:b/>
          <w:bCs/>
          <w:lang w:eastAsia="en-US"/>
        </w:rPr>
        <w:t>Discussion and conclusion:</w:t>
      </w:r>
    </w:p>
    <w:p w14:paraId="2E658868" w14:textId="51FDF087" w:rsidR="002F20A3" w:rsidRDefault="00302D69" w:rsidP="00E6060F">
      <w:r>
        <w:t xml:space="preserve">This LS was </w:t>
      </w:r>
      <w:r w:rsidRPr="00C3284B">
        <w:rPr>
          <w:color w:val="0000FF"/>
        </w:rPr>
        <w:t>noted</w:t>
      </w:r>
      <w:r>
        <w:t>.</w:t>
      </w:r>
    </w:p>
    <w:p w14:paraId="6562B7E9" w14:textId="77777777" w:rsidR="00F03635" w:rsidRDefault="00F03635" w:rsidP="00F03635"/>
    <w:p w14:paraId="04D03F53" w14:textId="78E36EA2" w:rsidR="00302D69" w:rsidRDefault="00302D69" w:rsidP="00302D69">
      <w:pPr>
        <w:keepNext/>
        <w:pBdr>
          <w:top w:val="single" w:sz="4" w:space="1" w:color="000000"/>
        </w:pBdr>
        <w:rPr>
          <w:lang w:eastAsia="en-US"/>
        </w:rPr>
      </w:pPr>
      <w:r w:rsidRPr="00A555C2">
        <w:rPr>
          <w:color w:val="0000FF"/>
          <w:lang w:eastAsia="en-US"/>
        </w:rPr>
        <w:t>S2-210</w:t>
      </w:r>
      <w:r>
        <w:rPr>
          <w:color w:val="0000FF"/>
          <w:lang w:eastAsia="en-US"/>
        </w:rPr>
        <w:t>7234</w:t>
      </w:r>
      <w:r>
        <w:rPr>
          <w:lang w:eastAsia="en-US"/>
        </w:rPr>
        <w:t xml:space="preserve"> (CR) Correction related to uniqueness of Update related to a buffered DNS message in EASDF (Source: Ericsson, Nokia, Nokia Shanghai Bell)</w:t>
      </w:r>
    </w:p>
    <w:p w14:paraId="441A141E" w14:textId="77777777" w:rsidR="00302D69" w:rsidRPr="00A555C2" w:rsidRDefault="00302D69" w:rsidP="00302D69">
      <w:pPr>
        <w:keepNext/>
        <w:rPr>
          <w:b/>
          <w:bCs/>
          <w:lang w:eastAsia="en-US"/>
        </w:rPr>
      </w:pPr>
      <w:r w:rsidRPr="00A555C2">
        <w:rPr>
          <w:b/>
          <w:bCs/>
          <w:lang w:eastAsia="en-US"/>
        </w:rPr>
        <w:t>Discussion and conclusion:</w:t>
      </w:r>
    </w:p>
    <w:p w14:paraId="480D372C" w14:textId="511A0EDB" w:rsidR="00302D69" w:rsidRPr="00302D69" w:rsidRDefault="00302D69" w:rsidP="00E6060F">
      <w:r>
        <w:t xml:space="preserve">r04 agreed. Revised to </w:t>
      </w:r>
      <w:r w:rsidRPr="00302D69">
        <w:rPr>
          <w:color w:val="0000FF"/>
        </w:rPr>
        <w:t>S2-2108111</w:t>
      </w:r>
      <w:r>
        <w:t xml:space="preserve">. Lenovo asked to postpone this CR. It was decided instead to endorse it and </w:t>
      </w:r>
      <w:r w:rsidRPr="00302D69">
        <w:t>r04 agreed. Revised to S2-2108111</w:t>
      </w:r>
      <w:r>
        <w:t xml:space="preserve"> was </w:t>
      </w:r>
      <w:r w:rsidRPr="00302D69">
        <w:rPr>
          <w:color w:val="FF0000"/>
        </w:rPr>
        <w:t>Technically Endorsed</w:t>
      </w:r>
      <w:r>
        <w:t>.</w:t>
      </w:r>
    </w:p>
    <w:p w14:paraId="50AC309C" w14:textId="77777777" w:rsidR="00F03635" w:rsidRDefault="00F03635" w:rsidP="00F03635"/>
    <w:p w14:paraId="64CB36FF" w14:textId="5220F660" w:rsidR="00302D69" w:rsidRDefault="00302D69" w:rsidP="00302D69">
      <w:pPr>
        <w:keepNext/>
        <w:pBdr>
          <w:top w:val="single" w:sz="4" w:space="1" w:color="000000"/>
        </w:pBdr>
        <w:rPr>
          <w:lang w:eastAsia="en-US"/>
        </w:rPr>
      </w:pPr>
      <w:r w:rsidRPr="00A555C2">
        <w:rPr>
          <w:color w:val="0000FF"/>
          <w:lang w:eastAsia="en-US"/>
        </w:rPr>
        <w:t>S2-210</w:t>
      </w:r>
      <w:r>
        <w:rPr>
          <w:color w:val="0000FF"/>
          <w:lang w:eastAsia="en-US"/>
        </w:rPr>
        <w:t>7383</w:t>
      </w:r>
      <w:r>
        <w:rPr>
          <w:lang w:eastAsia="en-US"/>
        </w:rPr>
        <w:t xml:space="preserve"> (SID NEW) New SID: Study on Seamless UE context recovery (Source: Samsung, NEC, </w:t>
      </w:r>
      <w:proofErr w:type="spellStart"/>
      <w:r>
        <w:rPr>
          <w:lang w:eastAsia="en-US"/>
        </w:rPr>
        <w:t>CableLabs</w:t>
      </w:r>
      <w:proofErr w:type="spellEnd"/>
      <w:r>
        <w:rPr>
          <w:lang w:eastAsia="en-US"/>
        </w:rPr>
        <w:t xml:space="preserve">, Cisco, </w:t>
      </w:r>
      <w:proofErr w:type="spellStart"/>
      <w:r>
        <w:rPr>
          <w:lang w:eastAsia="en-US"/>
        </w:rPr>
        <w:t>InterDigital</w:t>
      </w:r>
      <w:proofErr w:type="spellEnd"/>
      <w:r>
        <w:rPr>
          <w:lang w:eastAsia="en-US"/>
        </w:rPr>
        <w:t xml:space="preserve"> Inc)</w:t>
      </w:r>
    </w:p>
    <w:p w14:paraId="6309BB96" w14:textId="77777777" w:rsidR="00302D69" w:rsidRPr="00A555C2" w:rsidRDefault="00302D69" w:rsidP="00302D69">
      <w:pPr>
        <w:keepNext/>
        <w:rPr>
          <w:b/>
          <w:bCs/>
          <w:lang w:eastAsia="en-US"/>
        </w:rPr>
      </w:pPr>
      <w:r w:rsidRPr="00A555C2">
        <w:rPr>
          <w:b/>
          <w:bCs/>
          <w:lang w:eastAsia="en-US"/>
        </w:rPr>
        <w:t>Discussion and conclusion:</w:t>
      </w:r>
    </w:p>
    <w:p w14:paraId="06E7FD36" w14:textId="41B80525" w:rsidR="00302D69" w:rsidRDefault="00302D69" w:rsidP="00E6060F">
      <w:r>
        <w:t xml:space="preserve">Postponed. This can be re-discussed at the next meeting and remained </w:t>
      </w:r>
      <w:r w:rsidRPr="00072A74">
        <w:rPr>
          <w:color w:val="FF0000"/>
        </w:rPr>
        <w:t>postponed</w:t>
      </w:r>
      <w:r>
        <w:t>.</w:t>
      </w:r>
    </w:p>
    <w:p w14:paraId="41471B16" w14:textId="77777777" w:rsidR="00F03635" w:rsidRDefault="00F03635" w:rsidP="00F03635"/>
    <w:p w14:paraId="44655AF7" w14:textId="15F5AEAB" w:rsidR="00302D69" w:rsidRDefault="00302D69" w:rsidP="00302D69">
      <w:pPr>
        <w:keepNext/>
        <w:pBdr>
          <w:top w:val="single" w:sz="4" w:space="1" w:color="000000"/>
        </w:pBdr>
        <w:rPr>
          <w:lang w:eastAsia="en-US"/>
        </w:rPr>
      </w:pPr>
      <w:r w:rsidRPr="00A555C2">
        <w:rPr>
          <w:color w:val="0000FF"/>
          <w:lang w:eastAsia="en-US"/>
        </w:rPr>
        <w:t>S2-210</w:t>
      </w:r>
      <w:r>
        <w:rPr>
          <w:color w:val="0000FF"/>
          <w:lang w:eastAsia="en-US"/>
        </w:rPr>
        <w:t>7329</w:t>
      </w:r>
      <w:r>
        <w:rPr>
          <w:lang w:eastAsia="en-US"/>
        </w:rPr>
        <w:t xml:space="preserve"> (SID NEW) NSAC procedure when multiple APNs associated with same S-NSSAI (Source: NEC)</w:t>
      </w:r>
    </w:p>
    <w:p w14:paraId="2F2C24B6" w14:textId="77777777" w:rsidR="00302D69" w:rsidRPr="00A555C2" w:rsidRDefault="00302D69" w:rsidP="00302D69">
      <w:pPr>
        <w:keepNext/>
        <w:rPr>
          <w:b/>
          <w:bCs/>
          <w:lang w:eastAsia="en-US"/>
        </w:rPr>
      </w:pPr>
      <w:r w:rsidRPr="00A555C2">
        <w:rPr>
          <w:b/>
          <w:bCs/>
          <w:lang w:eastAsia="en-US"/>
        </w:rPr>
        <w:t>Discussion and conclusion:</w:t>
      </w:r>
    </w:p>
    <w:p w14:paraId="4B892904" w14:textId="0212557C" w:rsidR="00302D69" w:rsidRDefault="00302D69" w:rsidP="00302D69">
      <w:r w:rsidRPr="00A842AE">
        <w:rPr>
          <w:i/>
          <w:iCs/>
        </w:rPr>
        <w:t xml:space="preserve">Postponed. </w:t>
      </w:r>
      <w:r>
        <w:t>It was confir</w:t>
      </w:r>
      <w:r w:rsidR="00A842AE">
        <w:t>m</w:t>
      </w:r>
      <w:r>
        <w:t xml:space="preserve">ed that this was </w:t>
      </w:r>
      <w:r w:rsidRPr="00A842AE">
        <w:rPr>
          <w:color w:val="FF0000"/>
        </w:rPr>
        <w:t>pos</w:t>
      </w:r>
      <w:r w:rsidR="00A842AE" w:rsidRPr="00A842AE">
        <w:rPr>
          <w:color w:val="FF0000"/>
        </w:rPr>
        <w:t>t</w:t>
      </w:r>
      <w:r w:rsidRPr="00A842AE">
        <w:rPr>
          <w:color w:val="FF0000"/>
        </w:rPr>
        <w:t xml:space="preserve">poned </w:t>
      </w:r>
      <w:r>
        <w:t>and should not have been mar</w:t>
      </w:r>
      <w:r w:rsidR="00A842AE">
        <w:t>k</w:t>
      </w:r>
      <w:r>
        <w:t>ed as revised in t</w:t>
      </w:r>
      <w:r w:rsidR="00A842AE">
        <w:t>h</w:t>
      </w:r>
      <w:r>
        <w:t>e Chair notes.</w:t>
      </w:r>
    </w:p>
    <w:p w14:paraId="4E3D790D" w14:textId="77777777" w:rsidR="00F03635" w:rsidRDefault="00F03635" w:rsidP="00F03635"/>
    <w:p w14:paraId="7C97B793" w14:textId="57835E37" w:rsidR="00302D69" w:rsidRPr="00F03635" w:rsidRDefault="00491F60" w:rsidP="00072A74">
      <w:pPr>
        <w:keepNext/>
        <w:pBdr>
          <w:top w:val="single" w:sz="4" w:space="1" w:color="000000"/>
        </w:pBdr>
      </w:pPr>
      <w:r w:rsidRPr="00A842AE">
        <w:rPr>
          <w:color w:val="0000FF"/>
        </w:rPr>
        <w:t>S2-2108140</w:t>
      </w:r>
      <w:r w:rsidR="00F03635">
        <w:t xml:space="preserve"> QoS parameter handling for TSC (Source: Huawei, </w:t>
      </w:r>
      <w:proofErr w:type="spellStart"/>
      <w:r w:rsidR="00F03635">
        <w:t>HiSilicon</w:t>
      </w:r>
      <w:proofErr w:type="spellEnd"/>
      <w:r w:rsidR="00F03635">
        <w:t>)</w:t>
      </w:r>
    </w:p>
    <w:p w14:paraId="0C739260" w14:textId="77777777" w:rsidR="00491F60" w:rsidRPr="00A555C2" w:rsidRDefault="00491F60" w:rsidP="00491F60">
      <w:pPr>
        <w:keepNext/>
        <w:rPr>
          <w:b/>
          <w:bCs/>
          <w:lang w:eastAsia="en-US"/>
        </w:rPr>
      </w:pPr>
      <w:r w:rsidRPr="00A555C2">
        <w:rPr>
          <w:b/>
          <w:bCs/>
          <w:lang w:eastAsia="en-US"/>
        </w:rPr>
        <w:t>Discussion and conclusion:</w:t>
      </w:r>
    </w:p>
    <w:p w14:paraId="26053001" w14:textId="22BFC8D3" w:rsidR="00A842AE" w:rsidRDefault="00A842AE" w:rsidP="00E6060F">
      <w:r>
        <w:t xml:space="preserve">Nokia commented that </w:t>
      </w:r>
      <w:r w:rsidRPr="00A842AE">
        <w:rPr>
          <w:color w:val="0000FF"/>
        </w:rPr>
        <w:t>S2-2108140</w:t>
      </w:r>
      <w:r>
        <w:t xml:space="preserve"> has a conditional CR which was technically endorsed, so </w:t>
      </w:r>
      <w:r w:rsidRPr="00A842AE">
        <w:rPr>
          <w:color w:val="0000FF"/>
        </w:rPr>
        <w:t>S2-2108140</w:t>
      </w:r>
      <w:r>
        <w:t xml:space="preserve"> was </w:t>
      </w:r>
      <w:r w:rsidRPr="00A842AE">
        <w:rPr>
          <w:color w:val="FF0000"/>
        </w:rPr>
        <w:t>Technically Endorsed</w:t>
      </w:r>
      <w:r>
        <w:t>.</w:t>
      </w:r>
    </w:p>
    <w:p w14:paraId="3A2B3BAB" w14:textId="77777777" w:rsidR="00491F60" w:rsidRDefault="00491F60" w:rsidP="00491F60"/>
    <w:p w14:paraId="07FF17AF" w14:textId="16F74FFE" w:rsidR="00A842AE" w:rsidRDefault="00491F60" w:rsidP="00072A74">
      <w:pPr>
        <w:keepNext/>
        <w:pBdr>
          <w:top w:val="single" w:sz="4" w:space="1" w:color="000000"/>
        </w:pBdr>
      </w:pPr>
      <w:r w:rsidRPr="00A842AE">
        <w:rPr>
          <w:color w:val="0000FF"/>
        </w:rPr>
        <w:lastRenderedPageBreak/>
        <w:t>S2-2107505</w:t>
      </w:r>
      <w:r w:rsidR="00F03635">
        <w:rPr>
          <w:color w:val="0000FF"/>
        </w:rPr>
        <w:t xml:space="preserve"> </w:t>
      </w:r>
      <w:r w:rsidR="00F03635">
        <w:t xml:space="preserve">(LS OUT) [DRAFT] LS Reply on Clarification on </w:t>
      </w:r>
      <w:proofErr w:type="spellStart"/>
      <w:r w:rsidR="00F03635">
        <w:t>Nnsacf_SliceEventExposure</w:t>
      </w:r>
      <w:proofErr w:type="spellEnd"/>
      <w:r w:rsidR="00F03635">
        <w:t xml:space="preserve"> and </w:t>
      </w:r>
      <w:proofErr w:type="spellStart"/>
      <w:r w:rsidR="00F03635">
        <w:t>Nnef_SliceStatus</w:t>
      </w:r>
      <w:proofErr w:type="spellEnd"/>
      <w:r w:rsidR="00F03635">
        <w:t xml:space="preserve"> services (Source: Huawei, </w:t>
      </w:r>
      <w:proofErr w:type="spellStart"/>
      <w:r w:rsidR="00F03635">
        <w:t>HiSilicon</w:t>
      </w:r>
      <w:proofErr w:type="spellEnd"/>
      <w:r w:rsidR="00F03635">
        <w:t>)</w:t>
      </w:r>
    </w:p>
    <w:p w14:paraId="0E3EA765" w14:textId="77777777" w:rsidR="00491F60" w:rsidRPr="00A555C2" w:rsidRDefault="00491F60" w:rsidP="00491F60">
      <w:pPr>
        <w:keepNext/>
        <w:rPr>
          <w:b/>
          <w:bCs/>
          <w:lang w:eastAsia="en-US"/>
        </w:rPr>
      </w:pPr>
      <w:r w:rsidRPr="00A555C2">
        <w:rPr>
          <w:b/>
          <w:bCs/>
          <w:lang w:eastAsia="en-US"/>
        </w:rPr>
        <w:t>Discussion and conclusion:</w:t>
      </w:r>
    </w:p>
    <w:p w14:paraId="7F312137" w14:textId="6630FD6F" w:rsidR="00302D69" w:rsidRDefault="00A842AE" w:rsidP="00E6060F">
      <w:r>
        <w:t xml:space="preserve">Huawei commented that they will remove the attachment mentioned in </w:t>
      </w:r>
      <w:r w:rsidRPr="00A842AE">
        <w:rPr>
          <w:color w:val="0000FF"/>
        </w:rPr>
        <w:t>S2-2107505r01</w:t>
      </w:r>
      <w:r>
        <w:t xml:space="preserve">. This should be included in the revision in </w:t>
      </w:r>
      <w:r w:rsidRPr="00491F60">
        <w:rPr>
          <w:color w:val="0000FF"/>
        </w:rPr>
        <w:t>S2-2107950</w:t>
      </w:r>
      <w:r>
        <w:t xml:space="preserve">, which was </w:t>
      </w:r>
      <w:r w:rsidRPr="00C3284B">
        <w:rPr>
          <w:color w:val="FF0000"/>
          <w:lang w:eastAsia="en-US"/>
        </w:rPr>
        <w:t>approved</w:t>
      </w:r>
      <w:r>
        <w:t>.</w:t>
      </w:r>
    </w:p>
    <w:p w14:paraId="183D8238" w14:textId="77777777" w:rsidR="00491F60" w:rsidRDefault="00491F60" w:rsidP="00491F60"/>
    <w:p w14:paraId="23EE8525" w14:textId="2245DA55" w:rsidR="00A842AE" w:rsidRDefault="00491F60" w:rsidP="00F03635">
      <w:pPr>
        <w:pBdr>
          <w:top w:val="single" w:sz="4" w:space="1" w:color="000000"/>
        </w:pBdr>
      </w:pPr>
      <w:r w:rsidRPr="00A842AE">
        <w:rPr>
          <w:color w:val="0000FF"/>
        </w:rPr>
        <w:t>S2-2107</w:t>
      </w:r>
      <w:r>
        <w:rPr>
          <w:color w:val="0000FF"/>
        </w:rPr>
        <w:t>237</w:t>
      </w:r>
      <w:r w:rsidR="00F03635">
        <w:rPr>
          <w:color w:val="0000FF"/>
        </w:rPr>
        <w:t xml:space="preserve"> </w:t>
      </w:r>
      <w:r w:rsidR="00F03635">
        <w:t>(CR) Monitor when MNO DNS configuration is not used (Source: Ericsson)</w:t>
      </w:r>
    </w:p>
    <w:p w14:paraId="315EB851" w14:textId="77777777" w:rsidR="00491F60" w:rsidRPr="00A555C2" w:rsidRDefault="00491F60" w:rsidP="00491F60">
      <w:pPr>
        <w:keepNext/>
        <w:rPr>
          <w:b/>
          <w:bCs/>
          <w:lang w:eastAsia="en-US"/>
        </w:rPr>
      </w:pPr>
      <w:r w:rsidRPr="00A555C2">
        <w:rPr>
          <w:b/>
          <w:bCs/>
          <w:lang w:eastAsia="en-US"/>
        </w:rPr>
        <w:t>Discussion and conclusion:</w:t>
      </w:r>
    </w:p>
    <w:p w14:paraId="036A6027" w14:textId="2C69932C" w:rsidR="00A842AE" w:rsidRPr="00A842AE" w:rsidRDefault="00A842AE" w:rsidP="00E6060F">
      <w:r w:rsidRPr="00A842AE">
        <w:rPr>
          <w:color w:val="0000FF"/>
        </w:rPr>
        <w:t>S2-2107</w:t>
      </w:r>
      <w:r>
        <w:rPr>
          <w:color w:val="0000FF"/>
        </w:rPr>
        <w:t>237</w:t>
      </w:r>
      <w:r w:rsidRPr="00A842AE">
        <w:rPr>
          <w:color w:val="0000FF"/>
        </w:rPr>
        <w:t>r0</w:t>
      </w:r>
      <w:r>
        <w:rPr>
          <w:color w:val="0000FF"/>
        </w:rPr>
        <w:t>5</w:t>
      </w:r>
      <w:r>
        <w:t>. The o</w:t>
      </w:r>
      <w:r w:rsidRPr="00A842AE">
        <w:t xml:space="preserve">riginal </w:t>
      </w:r>
      <w:r>
        <w:t>version</w:t>
      </w:r>
      <w:r w:rsidRPr="00A842AE">
        <w:t xml:space="preserve"> should be taken with change: </w:t>
      </w:r>
      <w:r>
        <w:t>'</w:t>
      </w:r>
      <w:r w:rsidRPr="00A842AE">
        <w:t>As an example, SMF can install in UPF for a session</w:t>
      </w:r>
      <w:r>
        <w:t>' to 'As an example, SMF can install in PSA UPF for a PDU session'.</w:t>
      </w:r>
      <w:r w:rsidRPr="00A842AE">
        <w:rPr>
          <w:color w:val="0000FF"/>
        </w:rPr>
        <w:t xml:space="preserve"> S2-2107</w:t>
      </w:r>
      <w:r>
        <w:rPr>
          <w:color w:val="0000FF"/>
        </w:rPr>
        <w:t>237</w:t>
      </w:r>
      <w:r>
        <w:t xml:space="preserve"> was then </w:t>
      </w:r>
      <w:r w:rsidRPr="00A842AE">
        <w:rPr>
          <w:color w:val="FF0000"/>
        </w:rPr>
        <w:t xml:space="preserve">postponed </w:t>
      </w:r>
      <w:r>
        <w:t xml:space="preserve">and the revision allocated in </w:t>
      </w:r>
      <w:r w:rsidRPr="00072A74">
        <w:rPr>
          <w:color w:val="0000FF"/>
        </w:rPr>
        <w:t>S2-2108112</w:t>
      </w:r>
      <w:r>
        <w:t xml:space="preserve"> was </w:t>
      </w:r>
      <w:r w:rsidRPr="00A842AE">
        <w:rPr>
          <w:color w:val="FF0000"/>
        </w:rPr>
        <w:t>withdrawn</w:t>
      </w:r>
      <w:r>
        <w:t>.</w:t>
      </w:r>
    </w:p>
    <w:p w14:paraId="1F5BE584" w14:textId="77777777" w:rsidR="00072A74" w:rsidRDefault="00072A74" w:rsidP="00072A74"/>
    <w:p w14:paraId="1D690C22" w14:textId="35B2876C" w:rsidR="00A842AE" w:rsidRPr="00F03635" w:rsidRDefault="00491F60" w:rsidP="00F03635">
      <w:pPr>
        <w:pBdr>
          <w:top w:val="single" w:sz="4" w:space="1" w:color="000000"/>
        </w:pBdr>
      </w:pPr>
      <w:r w:rsidRPr="00491F60">
        <w:rPr>
          <w:color w:val="0000FF"/>
        </w:rPr>
        <w:t>S2-2107101</w:t>
      </w:r>
      <w:r w:rsidR="00F03635">
        <w:rPr>
          <w:color w:val="0000FF"/>
        </w:rPr>
        <w:t xml:space="preserve"> </w:t>
      </w:r>
      <w:r w:rsidR="00F03635">
        <w:t>(CR) MUSIM capabilities in Emergency Attach (Source: Intel, Apple)</w:t>
      </w:r>
    </w:p>
    <w:p w14:paraId="2C902EAC" w14:textId="77777777" w:rsidR="00491F60" w:rsidRPr="00A555C2" w:rsidRDefault="00491F60" w:rsidP="00491F60">
      <w:pPr>
        <w:keepNext/>
        <w:rPr>
          <w:b/>
          <w:bCs/>
          <w:lang w:eastAsia="en-US"/>
        </w:rPr>
      </w:pPr>
      <w:r w:rsidRPr="00A555C2">
        <w:rPr>
          <w:b/>
          <w:bCs/>
          <w:lang w:eastAsia="en-US"/>
        </w:rPr>
        <w:t>Discussion and conclusion:</w:t>
      </w:r>
    </w:p>
    <w:p w14:paraId="2EF637DC" w14:textId="7E70B473" w:rsidR="00A842AE" w:rsidRDefault="00A842AE" w:rsidP="00E6060F">
      <w:r>
        <w:t>S2-2107101 Related CR in S2-2107103 was postponed, so S2-2107101 and S2-2107102 should be postponed instead of noted. This wa</w:t>
      </w:r>
      <w:r w:rsidR="0081462A">
        <w:t>s</w:t>
      </w:r>
      <w:r>
        <w:t xml:space="preserve"> agreed and S2-2107101 and S2-2107102 were </w:t>
      </w:r>
      <w:r w:rsidRPr="00072A74">
        <w:rPr>
          <w:color w:val="FF0000"/>
        </w:rPr>
        <w:t>postponed</w:t>
      </w:r>
      <w:r>
        <w:t>.</w:t>
      </w:r>
    </w:p>
    <w:p w14:paraId="661A95AF" w14:textId="77777777" w:rsidR="00491F60" w:rsidRDefault="00491F60" w:rsidP="00491F60"/>
    <w:p w14:paraId="356C9777" w14:textId="68C99FBC" w:rsidR="00A842AE" w:rsidRDefault="00491F60" w:rsidP="00F03635">
      <w:pPr>
        <w:pBdr>
          <w:top w:val="single" w:sz="4" w:space="1" w:color="000000"/>
        </w:pBdr>
      </w:pPr>
      <w:r w:rsidRPr="00491F60">
        <w:rPr>
          <w:color w:val="0000FF"/>
        </w:rPr>
        <w:t>S2-2107554</w:t>
      </w:r>
      <w:r w:rsidR="00F03635">
        <w:rPr>
          <w:color w:val="0000FF"/>
        </w:rPr>
        <w:t xml:space="preserve"> </w:t>
      </w:r>
      <w:r w:rsidR="00F03635">
        <w:t xml:space="preserve">(CR) EDRX enhancement for 10.24s cycle for </w:t>
      </w:r>
      <w:proofErr w:type="spellStart"/>
      <w:r w:rsidR="00F03635">
        <w:t>RedCap</w:t>
      </w:r>
      <w:proofErr w:type="spellEnd"/>
      <w:r w:rsidR="00F03635">
        <w:t xml:space="preserve"> (Source: China Mobile)</w:t>
      </w:r>
    </w:p>
    <w:p w14:paraId="4EEC04AB" w14:textId="77777777" w:rsidR="00491F60" w:rsidRPr="00A555C2" w:rsidRDefault="00491F60" w:rsidP="00491F60">
      <w:pPr>
        <w:keepNext/>
        <w:rPr>
          <w:b/>
          <w:bCs/>
          <w:lang w:eastAsia="en-US"/>
        </w:rPr>
      </w:pPr>
      <w:r w:rsidRPr="00A555C2">
        <w:rPr>
          <w:b/>
          <w:bCs/>
          <w:lang w:eastAsia="en-US"/>
        </w:rPr>
        <w:t>Discussion and conclusion:</w:t>
      </w:r>
    </w:p>
    <w:p w14:paraId="46C7CA6C" w14:textId="128A2E11" w:rsidR="00A842AE" w:rsidRDefault="00A842AE" w:rsidP="00E6060F">
      <w:r>
        <w:t xml:space="preserve">S2-2107554. Nokia commented that there were issues with r02 and suggested agreeing the changes in r03. This CR remained </w:t>
      </w:r>
      <w:r w:rsidRPr="00072A74">
        <w:rPr>
          <w:color w:val="FF0000"/>
        </w:rPr>
        <w:t>postponed</w:t>
      </w:r>
      <w:r>
        <w:t xml:space="preserve">. </w:t>
      </w:r>
    </w:p>
    <w:p w14:paraId="76B57870" w14:textId="77777777" w:rsidR="00491F60" w:rsidRDefault="00491F60" w:rsidP="00491F60"/>
    <w:p w14:paraId="69A6C315" w14:textId="48A01EF2" w:rsidR="00A842AE" w:rsidRDefault="00491F60" w:rsidP="00F03635">
      <w:pPr>
        <w:pBdr>
          <w:top w:val="single" w:sz="4" w:space="1" w:color="000000"/>
        </w:pBdr>
      </w:pPr>
      <w:r w:rsidRPr="00491F60">
        <w:rPr>
          <w:color w:val="0000FF"/>
        </w:rPr>
        <w:t>S2-2107405</w:t>
      </w:r>
      <w:r w:rsidR="00F03635">
        <w:rPr>
          <w:color w:val="0000FF"/>
        </w:rPr>
        <w:t xml:space="preserve"> </w:t>
      </w:r>
      <w:r w:rsidR="00F03635">
        <w:t>(CR) Clarifications on functional entities (Source: CATT)</w:t>
      </w:r>
    </w:p>
    <w:p w14:paraId="32F6C23E" w14:textId="77777777" w:rsidR="00491F60" w:rsidRPr="00A555C2" w:rsidRDefault="00491F60" w:rsidP="00491F60">
      <w:pPr>
        <w:keepNext/>
        <w:rPr>
          <w:b/>
          <w:bCs/>
          <w:lang w:eastAsia="en-US"/>
        </w:rPr>
      </w:pPr>
      <w:r w:rsidRPr="00A555C2">
        <w:rPr>
          <w:b/>
          <w:bCs/>
          <w:lang w:eastAsia="en-US"/>
        </w:rPr>
        <w:t>Discussion and conclusion:</w:t>
      </w:r>
    </w:p>
    <w:p w14:paraId="7535C4C7" w14:textId="1058741A" w:rsidR="00A842AE" w:rsidRDefault="00A842AE" w:rsidP="00E6060F">
      <w:r>
        <w:t xml:space="preserve">S2-2107405 (r02 revised to S2-2108001). CATT reported that Nokia proposed changes to r02. This was a late change and the revision in S2-2108001 was changed to </w:t>
      </w:r>
      <w:r w:rsidRPr="00A842AE">
        <w:rPr>
          <w:color w:val="FF0000"/>
        </w:rPr>
        <w:t>Technically Endorsed</w:t>
      </w:r>
      <w:r>
        <w:t>.</w:t>
      </w:r>
    </w:p>
    <w:p w14:paraId="4E3AAC97" w14:textId="77777777" w:rsidR="00491F60" w:rsidRDefault="00491F60" w:rsidP="00491F60"/>
    <w:p w14:paraId="64B905B0" w14:textId="69564CB0" w:rsidR="00A842AE" w:rsidRDefault="00491F60" w:rsidP="00F03635">
      <w:pPr>
        <w:pBdr>
          <w:top w:val="single" w:sz="4" w:space="1" w:color="000000"/>
        </w:pBdr>
      </w:pPr>
      <w:r w:rsidRPr="00491F60">
        <w:rPr>
          <w:color w:val="0000FF"/>
        </w:rPr>
        <w:t>S2-2107226</w:t>
      </w:r>
      <w:r w:rsidR="00F03635">
        <w:rPr>
          <w:color w:val="0000FF"/>
        </w:rPr>
        <w:t xml:space="preserve"> </w:t>
      </w:r>
      <w:r w:rsidR="00F03635">
        <w:t>(CR) NSAC clarification (Source: Samsung)</w:t>
      </w:r>
    </w:p>
    <w:p w14:paraId="642E3F15" w14:textId="77777777" w:rsidR="00491F60" w:rsidRPr="00A555C2" w:rsidRDefault="00491F60" w:rsidP="00491F60">
      <w:pPr>
        <w:keepNext/>
        <w:rPr>
          <w:b/>
          <w:bCs/>
          <w:lang w:eastAsia="en-US"/>
        </w:rPr>
      </w:pPr>
      <w:r w:rsidRPr="00A555C2">
        <w:rPr>
          <w:b/>
          <w:bCs/>
          <w:lang w:eastAsia="en-US"/>
        </w:rPr>
        <w:t>Discussion and conclusion:</w:t>
      </w:r>
    </w:p>
    <w:p w14:paraId="152683B0" w14:textId="36633257" w:rsidR="00A842AE" w:rsidRDefault="00A842AE" w:rsidP="00E6060F">
      <w:r w:rsidRPr="00072A74">
        <w:rPr>
          <w:color w:val="0000FF"/>
        </w:rPr>
        <w:t>S2-2107226r04</w:t>
      </w:r>
      <w:r>
        <w:t xml:space="preserve"> agreed. Revised to S2-2107948. Samsung commented that there had been a misunderstanding and the removed text had not been agreed by the author. ZTE confirmed that an error had been made and suggested Technically Endorsing it instead. Nokia preferred that this is noted as there is no consensus on the content. It was decided instead to </w:t>
      </w:r>
      <w:r w:rsidRPr="00072A74">
        <w:t>postpone</w:t>
      </w:r>
      <w:r w:rsidRPr="00072A74">
        <w:rPr>
          <w:color w:val="FF0000"/>
        </w:rPr>
        <w:t xml:space="preserve"> </w:t>
      </w:r>
      <w:r>
        <w:t>the CR.</w:t>
      </w:r>
      <w:r w:rsidRPr="00A842AE">
        <w:t xml:space="preserve"> </w:t>
      </w:r>
      <w:r w:rsidRPr="00072A74">
        <w:rPr>
          <w:color w:val="0000FF"/>
        </w:rPr>
        <w:t>S2-2107226</w:t>
      </w:r>
      <w:r>
        <w:t xml:space="preserve"> was then </w:t>
      </w:r>
      <w:r w:rsidRPr="00072A74">
        <w:rPr>
          <w:color w:val="FF0000"/>
        </w:rPr>
        <w:t xml:space="preserve">postponed </w:t>
      </w:r>
      <w:r>
        <w:t>and the revision allocated in</w:t>
      </w:r>
      <w:r w:rsidRPr="00A842AE">
        <w:t xml:space="preserve"> </w:t>
      </w:r>
      <w:r w:rsidRPr="00072A74">
        <w:rPr>
          <w:color w:val="0000FF"/>
        </w:rPr>
        <w:t>S2-2107948</w:t>
      </w:r>
      <w:r>
        <w:t xml:space="preserve"> was </w:t>
      </w:r>
      <w:r w:rsidRPr="00072A74">
        <w:rPr>
          <w:color w:val="FF0000"/>
        </w:rPr>
        <w:t>withdrawn</w:t>
      </w:r>
      <w:r>
        <w:t>.</w:t>
      </w:r>
    </w:p>
    <w:p w14:paraId="71FF5468" w14:textId="7388EFE1" w:rsidR="00055914" w:rsidRPr="00F03635" w:rsidRDefault="00491F60" w:rsidP="00F03635">
      <w:pPr>
        <w:pBdr>
          <w:top w:val="single" w:sz="4" w:space="1" w:color="000000"/>
        </w:pBdr>
      </w:pPr>
      <w:r w:rsidRPr="00491F60">
        <w:rPr>
          <w:color w:val="0000FF"/>
        </w:rPr>
        <w:t>S2-2107608</w:t>
      </w:r>
      <w:r w:rsidR="00F03635">
        <w:t xml:space="preserve"> (CR) Modification on handover procedures (Source: Vivo Mobile Communications Co. LTD)</w:t>
      </w:r>
    </w:p>
    <w:p w14:paraId="705E160D" w14:textId="77777777" w:rsidR="00491F60" w:rsidRPr="00A555C2" w:rsidRDefault="00491F60" w:rsidP="00491F60">
      <w:pPr>
        <w:keepNext/>
        <w:rPr>
          <w:b/>
          <w:bCs/>
          <w:lang w:eastAsia="en-US"/>
        </w:rPr>
      </w:pPr>
      <w:r w:rsidRPr="00A555C2">
        <w:rPr>
          <w:b/>
          <w:bCs/>
          <w:lang w:eastAsia="en-US"/>
        </w:rPr>
        <w:t>Discussion and conclusion:</w:t>
      </w:r>
    </w:p>
    <w:p w14:paraId="32C0428F" w14:textId="356D3C29" w:rsidR="00A842AE" w:rsidRDefault="00A842AE" w:rsidP="00E6060F">
      <w:r w:rsidRPr="00072A74">
        <w:rPr>
          <w:color w:val="0000FF"/>
        </w:rPr>
        <w:t>S2-2107608r06</w:t>
      </w:r>
      <w:r>
        <w:t xml:space="preserve"> agreed. Revised to </w:t>
      </w:r>
      <w:r w:rsidRPr="00072A74">
        <w:rPr>
          <w:color w:val="0000FF"/>
        </w:rPr>
        <w:t>S2-2108015</w:t>
      </w:r>
      <w:r>
        <w:t xml:space="preserve">. Huawei suggested a different revision is agreed. Ericsson did not agree with any revision other than r06. Huawei then suggested endorsing the CR instead. Vivo did not think this was necessary to make a small editorial fix. </w:t>
      </w:r>
      <w:r w:rsidRPr="00072A74">
        <w:rPr>
          <w:color w:val="0000FF"/>
        </w:rPr>
        <w:t>S2-2108015</w:t>
      </w:r>
      <w:r>
        <w:t xml:space="preserve"> was then changed to </w:t>
      </w:r>
      <w:r w:rsidRPr="00A842AE">
        <w:rPr>
          <w:color w:val="FF0000"/>
        </w:rPr>
        <w:t>Technically Endorsed</w:t>
      </w:r>
      <w:r>
        <w:t>.</w:t>
      </w:r>
    </w:p>
    <w:p w14:paraId="52783488" w14:textId="3AA9BAA0" w:rsidR="00A842AE" w:rsidRDefault="00A842AE" w:rsidP="00E6060F"/>
    <w:p w14:paraId="1C695BC7" w14:textId="380B97E2" w:rsidR="00A842AE" w:rsidRPr="00A842AE" w:rsidRDefault="00A842AE" w:rsidP="00491F60">
      <w:pPr>
        <w:pBdr>
          <w:top w:val="single" w:sz="4" w:space="1" w:color="000000"/>
        </w:pBdr>
        <w:rPr>
          <w:b/>
          <w:bCs/>
        </w:rPr>
      </w:pPr>
      <w:r w:rsidRPr="00A842AE">
        <w:rPr>
          <w:b/>
          <w:bCs/>
        </w:rPr>
        <w:t>WI STATUS REPORTS:</w:t>
      </w:r>
    </w:p>
    <w:p w14:paraId="60A2D567" w14:textId="44C7A41A" w:rsidR="00A842AE" w:rsidRDefault="00A842AE" w:rsidP="00E6060F">
      <w:r>
        <w:t>These will be noted</w:t>
      </w:r>
      <w:r w:rsidR="0081462A">
        <w:t>.</w:t>
      </w:r>
      <w:r>
        <w:t xml:space="preserve"> The main status reports will be used for SA WG2 Work Planning and Status reporting to TSG SA and updates will be expected at the next meeting.</w:t>
      </w:r>
    </w:p>
    <w:p w14:paraId="54E032D9" w14:textId="2FCE85E8" w:rsidR="00A842AE" w:rsidRDefault="00A842AE" w:rsidP="00E6060F"/>
    <w:p w14:paraId="044F0144" w14:textId="4E7CC250" w:rsidR="00A842AE" w:rsidRDefault="00A842AE" w:rsidP="00A842AE">
      <w:pPr>
        <w:pStyle w:val="Heading1"/>
      </w:pPr>
      <w:r>
        <w:t>3</w:t>
      </w:r>
      <w:r>
        <w:tab/>
      </w:r>
      <w:proofErr w:type="spellStart"/>
      <w:r>
        <w:t>AoB</w:t>
      </w:r>
      <w:proofErr w:type="spellEnd"/>
    </w:p>
    <w:p w14:paraId="0095552C" w14:textId="40C878F8" w:rsidR="00A842AE" w:rsidRDefault="00A842AE" w:rsidP="00A842AE">
      <w:pPr>
        <w:pBdr>
          <w:top w:val="single" w:sz="4" w:space="1" w:color="000000"/>
        </w:pBdr>
      </w:pPr>
      <w:r w:rsidRPr="00A842AE">
        <w:rPr>
          <w:b/>
          <w:bCs/>
        </w:rPr>
        <w:t>147e_FS_ 5GSAT_ARCH_Ph2_ForInformation.pptx</w:t>
      </w:r>
    </w:p>
    <w:p w14:paraId="20A25F59" w14:textId="1EBEA73D" w:rsidR="00A842AE" w:rsidRDefault="0081462A" w:rsidP="00E6060F">
      <w:hyperlink r:id="rId8" w:history="1">
        <w:r w:rsidR="00A842AE" w:rsidRPr="00E84FD5">
          <w:rPr>
            <w:rStyle w:val="Hyperlink"/>
          </w:rPr>
          <w:t>https://www.3gpp.org/ftp/tsg_sa/WG2_Arch/TSGS2_147E_Electronic_2021-10/INBOX/CCs/CC%232_2021-10-22_1230UTC/147e_FS_%205GSAT_ARCH_Ph2_ForInformation.pptx</w:t>
        </w:r>
      </w:hyperlink>
    </w:p>
    <w:p w14:paraId="4594FB6C" w14:textId="77777777" w:rsidR="00A842AE" w:rsidRPr="00A555C2" w:rsidRDefault="00A842AE" w:rsidP="00A842AE">
      <w:pPr>
        <w:keepNext/>
        <w:rPr>
          <w:b/>
          <w:bCs/>
          <w:lang w:eastAsia="en-US"/>
        </w:rPr>
      </w:pPr>
      <w:r w:rsidRPr="00A555C2">
        <w:rPr>
          <w:b/>
          <w:bCs/>
          <w:lang w:eastAsia="en-US"/>
        </w:rPr>
        <w:lastRenderedPageBreak/>
        <w:t>Discussion and conclusion:</w:t>
      </w:r>
    </w:p>
    <w:p w14:paraId="49777E9A" w14:textId="445B8B22" w:rsidR="00A842AE" w:rsidRDefault="00A842AE" w:rsidP="00E6060F">
      <w:r>
        <w:t>Thales commented that this s provided for information in the CC#2 folder. Delegates were invited to read this at their leisure.</w:t>
      </w:r>
    </w:p>
    <w:p w14:paraId="06F56847" w14:textId="77777777" w:rsidR="00491F60" w:rsidRDefault="00491F60" w:rsidP="00E6060F"/>
    <w:p w14:paraId="336DA7D1" w14:textId="0AFCABFD" w:rsidR="00A842AE" w:rsidRPr="00A842AE" w:rsidRDefault="00A842AE" w:rsidP="00491F60">
      <w:pPr>
        <w:pBdr>
          <w:top w:val="single" w:sz="4" w:space="1" w:color="000000"/>
        </w:pBdr>
        <w:rPr>
          <w:b/>
          <w:bCs/>
        </w:rPr>
      </w:pPr>
      <w:r w:rsidRPr="00A842AE">
        <w:rPr>
          <w:b/>
          <w:bCs/>
        </w:rPr>
        <w:t>Document Quotas:</w:t>
      </w:r>
    </w:p>
    <w:p w14:paraId="2544C791" w14:textId="46C413C9" w:rsidR="00A842AE" w:rsidRDefault="00A842AE" w:rsidP="00E6060F">
      <w:r>
        <w:t>It was clarified that revisions to CRs originating from other companies still count towards the submitting company TD quota.</w:t>
      </w:r>
    </w:p>
    <w:p w14:paraId="1A885428" w14:textId="4847451E" w:rsidR="00A842AE" w:rsidRPr="00A842AE" w:rsidRDefault="00A842AE" w:rsidP="00491F60">
      <w:pPr>
        <w:pBdr>
          <w:top w:val="single" w:sz="4" w:space="1" w:color="000000"/>
        </w:pBdr>
        <w:rPr>
          <w:b/>
          <w:bCs/>
        </w:rPr>
      </w:pPr>
      <w:r w:rsidRPr="00A842AE">
        <w:rPr>
          <w:b/>
          <w:bCs/>
        </w:rPr>
        <w:t>Moderated e-mail discussions:</w:t>
      </w:r>
    </w:p>
    <w:p w14:paraId="7590BF2B" w14:textId="7C8FCFBD" w:rsidR="00A842AE" w:rsidRDefault="00A842AE" w:rsidP="00E6060F">
      <w:r>
        <w:t>Suggestions for topics for discussion should be sent to the SA WG2 Chair who will decide whether any moderated e-mail discussions should be arranged. Companies were invited to raise topics for this by 1600 UTC Tuesday.</w:t>
      </w:r>
    </w:p>
    <w:p w14:paraId="34217B13" w14:textId="78E06DB5" w:rsidR="00A842AE" w:rsidRPr="00A842AE" w:rsidRDefault="00A842AE" w:rsidP="00491F60">
      <w:pPr>
        <w:pBdr>
          <w:top w:val="single" w:sz="4" w:space="1" w:color="000000"/>
        </w:pBdr>
        <w:rPr>
          <w:b/>
          <w:bCs/>
        </w:rPr>
      </w:pPr>
      <w:r w:rsidRPr="00A842AE">
        <w:rPr>
          <w:b/>
          <w:bCs/>
        </w:rPr>
        <w:t>Off-line Conference Calls:</w:t>
      </w:r>
    </w:p>
    <w:p w14:paraId="315209C1" w14:textId="77777777" w:rsidR="00A842AE" w:rsidRDefault="00A842AE" w:rsidP="00E6060F">
      <w:r>
        <w:t>AT&amp;T asked whether CCs can be held on the postponed items (especially SIDs). The SA WG2 Leadership will not arrange such CCs, but Rapporteurs can organise calls themselves. Announcements should be made over the DISCUSSIONS list.</w:t>
      </w:r>
    </w:p>
    <w:p w14:paraId="6F09D39D" w14:textId="1A55A796" w:rsidR="00A842AE" w:rsidRDefault="00A842AE" w:rsidP="00E6060F">
      <w:r>
        <w:t>Nokia asked whether there will be coordination of CCs to avoid overlapping arrangements and asked to avoid holding these too close to the next meeting. The SA WG2 Leadership will not organise the CCs and Rapporteurs should coordinate among themselves. Moderated e-mail discussions are only expected to run for 2-3 days.</w:t>
      </w:r>
    </w:p>
    <w:p w14:paraId="630AF4EA" w14:textId="697E5AAD" w:rsidR="00A842AE" w:rsidRPr="00491F60" w:rsidRDefault="00491F60" w:rsidP="00491F60">
      <w:pPr>
        <w:pBdr>
          <w:top w:val="single" w:sz="4" w:space="1" w:color="000000"/>
        </w:pBdr>
        <w:rPr>
          <w:b/>
          <w:bCs/>
        </w:rPr>
      </w:pPr>
      <w:r w:rsidRPr="00491F60">
        <w:rPr>
          <w:b/>
          <w:bCs/>
        </w:rPr>
        <w:t>Approval criteria for SIDs:</w:t>
      </w:r>
    </w:p>
    <w:p w14:paraId="012848D0" w14:textId="5591A193" w:rsidR="00A842AE" w:rsidRDefault="00A842AE" w:rsidP="00E6060F">
      <w:r>
        <w:t xml:space="preserve">Nokia asked what the technical criteria for rejection of a SID, such as objection to some WTs are not included in the SID. </w:t>
      </w:r>
    </w:p>
    <w:p w14:paraId="4EF05ED7" w14:textId="2F699EAD" w:rsidR="00A842AE" w:rsidRDefault="00A842AE" w:rsidP="00E6060F">
      <w:r>
        <w:t>The SA WG2 Chair replied that consensus is needed for approval of the SIDs and it cannot be defined in advance what can be done to overcome any objection.</w:t>
      </w:r>
    </w:p>
    <w:p w14:paraId="3FBF75D5" w14:textId="10B2CD52" w:rsidR="00491F60" w:rsidRDefault="00491F60" w:rsidP="00E6060F">
      <w:r>
        <w:t>Ericson asked for some</w:t>
      </w:r>
      <w:r w:rsidR="0081462A">
        <w:t xml:space="preserve"> guidance</w:t>
      </w:r>
      <w:r>
        <w:t xml:space="preserve"> for SIDs which go over the guidance TU Quota limits. The SA WG2 Chair replied that large projects need to be reviewed by the Rapporteurs in order to try to bring them to acceptable levels, otherwise this will need to be handled at TSG SA.</w:t>
      </w:r>
    </w:p>
    <w:p w14:paraId="50B52ABD" w14:textId="2069D83B" w:rsidR="00491F60" w:rsidRPr="00491F60" w:rsidRDefault="00491F60" w:rsidP="00491F60">
      <w:pPr>
        <w:pBdr>
          <w:top w:val="single" w:sz="4" w:space="1" w:color="000000"/>
        </w:pBdr>
        <w:rPr>
          <w:b/>
          <w:bCs/>
        </w:rPr>
      </w:pPr>
      <w:r w:rsidRPr="00491F60">
        <w:rPr>
          <w:b/>
          <w:bCs/>
        </w:rPr>
        <w:t>Document submission Quota:</w:t>
      </w:r>
    </w:p>
    <w:p w14:paraId="01F9280C" w14:textId="5422DD47" w:rsidR="00491F60" w:rsidRDefault="00491F60" w:rsidP="00E6060F">
      <w:r>
        <w:t>The SA WG2 Chair replied that the TD submission Quotas had worked fairly well and will be used for the next meeting. Huawei asked that the rules for which topics and document types are included in the quota are made clear. The SA WG2 Chair replied that there are some special cases which will need to be reviewed when the submission deadline has passed and reallocation of documents to appropriate AIs is made, but the main rules are considered stable.</w:t>
      </w:r>
    </w:p>
    <w:p w14:paraId="2EDACF21" w14:textId="77777777" w:rsidR="00A842AE" w:rsidRPr="002F20A3" w:rsidRDefault="00A842AE" w:rsidP="00E6060F"/>
    <w:p w14:paraId="664843CF" w14:textId="567D4DA9" w:rsidR="007E1A46" w:rsidRDefault="00491F60" w:rsidP="000840CD">
      <w:pPr>
        <w:pStyle w:val="Heading1"/>
        <w:rPr>
          <w:color w:val="0000FF"/>
        </w:rPr>
      </w:pPr>
      <w:r>
        <w:rPr>
          <w:color w:val="0000FF"/>
        </w:rPr>
        <w:t>Close of the meeting</w:t>
      </w:r>
    </w:p>
    <w:p w14:paraId="54C71CF1" w14:textId="126947AD" w:rsidR="00491F60" w:rsidRDefault="001D1B88" w:rsidP="00491F60">
      <w:r>
        <w:t xml:space="preserve">The meeting will close 22 October 2021, 17:00 UTC. </w:t>
      </w:r>
      <w:r w:rsidR="00491F60">
        <w:t>The SA WG2 Chair thanked the</w:t>
      </w:r>
      <w:r>
        <w:t xml:space="preserve"> SA WG2 vice-chairs, Tao Sun (CMCC), and Andrew Bennett (Samsung) for their full support in efficiently running the SA2#147E e-meeting. He thanked Maurice Pope (MCC) for his excellent support. He also, thanked all the meeting participants for their hard work and productive discussions during and in preparation for the e-meeting.</w:t>
      </w:r>
    </w:p>
    <w:p w14:paraId="465BEA94" w14:textId="77777777" w:rsidR="00491F60" w:rsidRDefault="00491F60" w:rsidP="00491F60">
      <w:pPr>
        <w:pStyle w:val="Heading1"/>
        <w:rPr>
          <w:color w:val="0000FF"/>
        </w:rPr>
      </w:pPr>
      <w:r w:rsidRPr="0048558F">
        <w:rPr>
          <w:color w:val="0000FF"/>
        </w:rPr>
        <w:t>Closed:</w:t>
      </w:r>
      <w:r>
        <w:rPr>
          <w:color w:val="0000FF"/>
        </w:rPr>
        <w:t xml:space="preserve"> 22 October</w:t>
      </w:r>
      <w:r w:rsidRPr="0048558F">
        <w:rPr>
          <w:color w:val="0000FF"/>
        </w:rPr>
        <w:t xml:space="preserve"> 202</w:t>
      </w:r>
      <w:r>
        <w:rPr>
          <w:color w:val="0000FF"/>
        </w:rPr>
        <w:t>1</w:t>
      </w:r>
      <w:r w:rsidRPr="0048558F">
        <w:rPr>
          <w:color w:val="0000FF"/>
        </w:rPr>
        <w:t xml:space="preserve">, </w:t>
      </w:r>
      <w:r>
        <w:rPr>
          <w:color w:val="0000FF"/>
        </w:rPr>
        <w:t>15.30</w:t>
      </w:r>
      <w:r w:rsidRPr="0048558F">
        <w:rPr>
          <w:color w:val="0000FF"/>
        </w:rPr>
        <w:t xml:space="preserve"> UTC</w:t>
      </w:r>
    </w:p>
    <w:p w14:paraId="7E2DB60F" w14:textId="1B8F1BE1" w:rsidR="00A842AE" w:rsidRDefault="00A842AE" w:rsidP="00A842AE">
      <w:r>
        <w:t>The SA WG2 Chair thanked delegates for participating in this call. Delegates were reminded to check the correctness of cover sheets, sources and document numbers of their contributions before uploading by the upload deadline (Tuesday 26 October, 16.00 UTC). He then closed the conference call.</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7C3E7" w14:textId="77777777" w:rsidR="00F846CD" w:rsidRDefault="00F846CD" w:rsidP="0085007B">
      <w:pPr>
        <w:spacing w:after="0"/>
      </w:pPr>
      <w:r>
        <w:separator/>
      </w:r>
    </w:p>
  </w:endnote>
  <w:endnote w:type="continuationSeparator" w:id="0">
    <w:p w14:paraId="5853F8E9" w14:textId="77777777" w:rsidR="00F846CD" w:rsidRDefault="00F846CD"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AC00B" w14:textId="77777777" w:rsidR="00F846CD" w:rsidRDefault="00F846CD" w:rsidP="0085007B">
      <w:pPr>
        <w:spacing w:after="0"/>
      </w:pPr>
      <w:r>
        <w:separator/>
      </w:r>
    </w:p>
  </w:footnote>
  <w:footnote w:type="continuationSeparator" w:id="0">
    <w:p w14:paraId="602D2098" w14:textId="77777777" w:rsidR="00F846CD" w:rsidRDefault="00F846CD"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55914"/>
    <w:rsid w:val="00060909"/>
    <w:rsid w:val="00072A74"/>
    <w:rsid w:val="000840CD"/>
    <w:rsid w:val="00087D60"/>
    <w:rsid w:val="0009087A"/>
    <w:rsid w:val="0009123F"/>
    <w:rsid w:val="000B48ED"/>
    <w:rsid w:val="000D593A"/>
    <w:rsid w:val="000E531B"/>
    <w:rsid w:val="000E69A8"/>
    <w:rsid w:val="000F3DA2"/>
    <w:rsid w:val="000F72A0"/>
    <w:rsid w:val="001039B4"/>
    <w:rsid w:val="001305D2"/>
    <w:rsid w:val="001472BB"/>
    <w:rsid w:val="00154976"/>
    <w:rsid w:val="00164006"/>
    <w:rsid w:val="00193AA6"/>
    <w:rsid w:val="001A26F6"/>
    <w:rsid w:val="001D1B88"/>
    <w:rsid w:val="001D46DB"/>
    <w:rsid w:val="001D54BB"/>
    <w:rsid w:val="001E411C"/>
    <w:rsid w:val="001F7D51"/>
    <w:rsid w:val="0021794E"/>
    <w:rsid w:val="0021798A"/>
    <w:rsid w:val="0022051F"/>
    <w:rsid w:val="002273F1"/>
    <w:rsid w:val="00231B8C"/>
    <w:rsid w:val="00234C2E"/>
    <w:rsid w:val="00235A63"/>
    <w:rsid w:val="0024299C"/>
    <w:rsid w:val="00254A52"/>
    <w:rsid w:val="002717B4"/>
    <w:rsid w:val="00277E48"/>
    <w:rsid w:val="00280F27"/>
    <w:rsid w:val="00285723"/>
    <w:rsid w:val="00287993"/>
    <w:rsid w:val="00293D1E"/>
    <w:rsid w:val="00294A4A"/>
    <w:rsid w:val="002B0C6B"/>
    <w:rsid w:val="002B5393"/>
    <w:rsid w:val="002C639F"/>
    <w:rsid w:val="002D0073"/>
    <w:rsid w:val="002E148B"/>
    <w:rsid w:val="002E3E99"/>
    <w:rsid w:val="002E442D"/>
    <w:rsid w:val="002E601F"/>
    <w:rsid w:val="002F20A3"/>
    <w:rsid w:val="00300404"/>
    <w:rsid w:val="00302D69"/>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8558F"/>
    <w:rsid w:val="00491F60"/>
    <w:rsid w:val="004A02E0"/>
    <w:rsid w:val="004A1979"/>
    <w:rsid w:val="004A5F2E"/>
    <w:rsid w:val="004A698B"/>
    <w:rsid w:val="004B3AA1"/>
    <w:rsid w:val="004C64B0"/>
    <w:rsid w:val="004E218D"/>
    <w:rsid w:val="004F1EC5"/>
    <w:rsid w:val="00500CF4"/>
    <w:rsid w:val="00553450"/>
    <w:rsid w:val="00556F9B"/>
    <w:rsid w:val="005768DF"/>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C270F"/>
    <w:rsid w:val="006D4ADF"/>
    <w:rsid w:val="006E0D3B"/>
    <w:rsid w:val="006E3D02"/>
    <w:rsid w:val="006E4321"/>
    <w:rsid w:val="006F65F0"/>
    <w:rsid w:val="00702D12"/>
    <w:rsid w:val="0070513E"/>
    <w:rsid w:val="00715EE3"/>
    <w:rsid w:val="007221E7"/>
    <w:rsid w:val="00724D6A"/>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2E53"/>
    <w:rsid w:val="007F652B"/>
    <w:rsid w:val="0081462A"/>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223F1"/>
    <w:rsid w:val="00944F74"/>
    <w:rsid w:val="00955479"/>
    <w:rsid w:val="009566A2"/>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555C2"/>
    <w:rsid w:val="00A76535"/>
    <w:rsid w:val="00A775C8"/>
    <w:rsid w:val="00A8249C"/>
    <w:rsid w:val="00A842AE"/>
    <w:rsid w:val="00A851F7"/>
    <w:rsid w:val="00A87E03"/>
    <w:rsid w:val="00A973D4"/>
    <w:rsid w:val="00AA02CA"/>
    <w:rsid w:val="00AA40A4"/>
    <w:rsid w:val="00AA78F2"/>
    <w:rsid w:val="00AB3B2D"/>
    <w:rsid w:val="00AC5147"/>
    <w:rsid w:val="00AE5948"/>
    <w:rsid w:val="00AE623E"/>
    <w:rsid w:val="00AF20A1"/>
    <w:rsid w:val="00AF5E48"/>
    <w:rsid w:val="00AF67E5"/>
    <w:rsid w:val="00AF6AF1"/>
    <w:rsid w:val="00B0730E"/>
    <w:rsid w:val="00B1082E"/>
    <w:rsid w:val="00B118DD"/>
    <w:rsid w:val="00B37A56"/>
    <w:rsid w:val="00B46A70"/>
    <w:rsid w:val="00B54ED3"/>
    <w:rsid w:val="00B86B45"/>
    <w:rsid w:val="00BA59E2"/>
    <w:rsid w:val="00BB3BB4"/>
    <w:rsid w:val="00BC2149"/>
    <w:rsid w:val="00BD07FE"/>
    <w:rsid w:val="00BD21C8"/>
    <w:rsid w:val="00BE2363"/>
    <w:rsid w:val="00C00767"/>
    <w:rsid w:val="00C008B3"/>
    <w:rsid w:val="00C3032E"/>
    <w:rsid w:val="00C30B97"/>
    <w:rsid w:val="00C3605F"/>
    <w:rsid w:val="00C51DC5"/>
    <w:rsid w:val="00C56B52"/>
    <w:rsid w:val="00C57D69"/>
    <w:rsid w:val="00C677A0"/>
    <w:rsid w:val="00C7248F"/>
    <w:rsid w:val="00C72FAD"/>
    <w:rsid w:val="00C80E78"/>
    <w:rsid w:val="00C84344"/>
    <w:rsid w:val="00C85353"/>
    <w:rsid w:val="00C85B2A"/>
    <w:rsid w:val="00C87011"/>
    <w:rsid w:val="00C95D9A"/>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700EE"/>
    <w:rsid w:val="00D939C7"/>
    <w:rsid w:val="00D965C9"/>
    <w:rsid w:val="00DA099C"/>
    <w:rsid w:val="00DA1575"/>
    <w:rsid w:val="00DB63C4"/>
    <w:rsid w:val="00DC1FEF"/>
    <w:rsid w:val="00DD3ABC"/>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060F"/>
    <w:rsid w:val="00E6602E"/>
    <w:rsid w:val="00E84906"/>
    <w:rsid w:val="00E91D4D"/>
    <w:rsid w:val="00E95815"/>
    <w:rsid w:val="00E960BA"/>
    <w:rsid w:val="00EC0701"/>
    <w:rsid w:val="00EC7C77"/>
    <w:rsid w:val="00ED0301"/>
    <w:rsid w:val="00EE6CDE"/>
    <w:rsid w:val="00EF7857"/>
    <w:rsid w:val="00F00347"/>
    <w:rsid w:val="00F00835"/>
    <w:rsid w:val="00F03635"/>
    <w:rsid w:val="00F0505D"/>
    <w:rsid w:val="00F204DF"/>
    <w:rsid w:val="00F33116"/>
    <w:rsid w:val="00F33AB9"/>
    <w:rsid w:val="00F421ED"/>
    <w:rsid w:val="00F43A67"/>
    <w:rsid w:val="00F45B1D"/>
    <w:rsid w:val="00F50CC5"/>
    <w:rsid w:val="00F57C08"/>
    <w:rsid w:val="00F66896"/>
    <w:rsid w:val="00F846CD"/>
    <w:rsid w:val="00F9494B"/>
    <w:rsid w:val="00FC1E72"/>
    <w:rsid w:val="00FC2D3E"/>
    <w:rsid w:val="00FC348C"/>
    <w:rsid w:val="00FC5C03"/>
    <w:rsid w:val="00FE3E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58375765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7E_Electronic_2021-10/INBOX/CCs/CC%232_2021-10-22_1230UTC/147e_FS_%205GSAT_ARCH_Ph2_ForInformation.ppt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1506</TotalTime>
  <Pages>9</Pages>
  <Words>3812</Words>
  <Characters>21471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23.502_MCC_Implementation_Correction</cp:lastModifiedBy>
  <cp:revision>34</cp:revision>
  <dcterms:created xsi:type="dcterms:W3CDTF">2020-11-17T07:07:00Z</dcterms:created>
  <dcterms:modified xsi:type="dcterms:W3CDTF">2021-10-26T05:49:00Z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